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2F2DDE6B"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9458FF" w:rsidRPr="004B4345">
        <w:rPr>
          <w:b/>
          <w:color w:val="000000" w:themeColor="text1"/>
          <w:sz w:val="24"/>
          <w:szCs w:val="24"/>
        </w:rPr>
        <w:t>4</w:t>
      </w:r>
      <w:r w:rsidR="004C5C6D">
        <w:rPr>
          <w:b/>
          <w:color w:val="000000" w:themeColor="text1"/>
          <w:sz w:val="24"/>
          <w:szCs w:val="24"/>
        </w:rPr>
        <w:t>bis</w:t>
      </w:r>
      <w:r w:rsidRPr="004B4345">
        <w:rPr>
          <w:b/>
          <w:i/>
          <w:noProof/>
          <w:color w:val="000000" w:themeColor="text1"/>
          <w:sz w:val="28"/>
        </w:rPr>
        <w:tab/>
      </w:r>
      <w:r w:rsidR="009C000D" w:rsidRPr="009C000D">
        <w:rPr>
          <w:b/>
          <w:noProof/>
          <w:color w:val="000000" w:themeColor="text1"/>
          <w:sz w:val="24"/>
        </w:rPr>
        <w:t>R4-2504452</w:t>
      </w:r>
    </w:p>
    <w:p w14:paraId="456F64AD" w14:textId="64458CE6" w:rsidR="00135619" w:rsidRPr="004B4345" w:rsidRDefault="004C5C6D" w:rsidP="00D309CC">
      <w:pPr>
        <w:tabs>
          <w:tab w:val="left" w:pos="2160"/>
        </w:tabs>
        <w:rPr>
          <w:rFonts w:ascii="Arial" w:hAnsi="Arial" w:cs="Arial"/>
          <w:b/>
          <w:noProof/>
          <w:color w:val="000000" w:themeColor="text1"/>
          <w:szCs w:val="20"/>
          <w:lang w:val="en-GB" w:eastAsia="en-US"/>
        </w:rPr>
      </w:pPr>
      <w:r w:rsidRPr="004C5C6D">
        <w:rPr>
          <w:rFonts w:ascii="Arial" w:hAnsi="Arial" w:cs="Arial"/>
          <w:b/>
          <w:noProof/>
          <w:color w:val="000000" w:themeColor="text1"/>
          <w:szCs w:val="20"/>
          <w:lang w:val="en-GB" w:eastAsia="en-US"/>
        </w:rPr>
        <w:t>Wuhan, Hubei, China, 07th – 11th April</w:t>
      </w:r>
      <w:r w:rsidR="009458FF" w:rsidRPr="004B4345">
        <w:rPr>
          <w:rFonts w:ascii="Arial" w:hAnsi="Arial" w:cs="Arial"/>
          <w:b/>
          <w:noProof/>
          <w:color w:val="000000" w:themeColor="text1"/>
          <w:szCs w:val="20"/>
          <w:lang w:val="en-GB" w:eastAsia="en-US"/>
        </w:rPr>
        <w:t>, 2025</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5A3F46AD"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CF66FA" w:rsidRPr="004B4345">
        <w:rPr>
          <w:color w:val="000000" w:themeColor="text1"/>
        </w:rPr>
        <w:t>7</w:t>
      </w:r>
      <w:r w:rsidR="00A255D6" w:rsidRPr="004B4345">
        <w:rPr>
          <w:color w:val="000000" w:themeColor="text1"/>
        </w:rPr>
        <w:t>.</w:t>
      </w:r>
      <w:r w:rsidR="004C5C6D">
        <w:rPr>
          <w:color w:val="000000" w:themeColor="text1"/>
        </w:rPr>
        <w:t>5</w:t>
      </w:r>
      <w:r w:rsidR="00F260A8" w:rsidRPr="004B4345">
        <w:rPr>
          <w:color w:val="000000" w:themeColor="text1"/>
        </w:rPr>
        <w:t>.</w:t>
      </w:r>
      <w:r w:rsidR="00E26715">
        <w:rPr>
          <w:color w:val="000000" w:themeColor="text1"/>
        </w:rPr>
        <w:t>1</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5A968595"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E26715" w:rsidRPr="00E26715">
        <w:rPr>
          <w:color w:val="000000" w:themeColor="text1"/>
        </w:rPr>
        <w:t>TP on UE RF requirements impact for fragmented carriers</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6C2ED025" w14:textId="77777777" w:rsidR="00724653" w:rsidRDefault="00E26715"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Pr>
          <w:color w:val="000000" w:themeColor="text1"/>
          <w:sz w:val="20"/>
          <w:szCs w:val="20"/>
          <w:lang w:eastAsia="ja-JP"/>
        </w:rPr>
        <w:t xml:space="preserve">This contribution provides text proposals to the TR [1] to capture </w:t>
      </w:r>
      <w:r w:rsidR="00724653">
        <w:rPr>
          <w:color w:val="000000" w:themeColor="text1"/>
          <w:sz w:val="20"/>
          <w:szCs w:val="20"/>
          <w:lang w:eastAsia="ja-JP"/>
        </w:rPr>
        <w:t>two aspects:</w:t>
      </w:r>
    </w:p>
    <w:p w14:paraId="23EC07D7" w14:textId="6455ECB0" w:rsidR="00724653" w:rsidRDefault="00724653" w:rsidP="00724653">
      <w:pPr>
        <w:pStyle w:val="B1"/>
        <w:numPr>
          <w:ilvl w:val="0"/>
          <w:numId w:val="49"/>
        </w:numPr>
        <w:overflowPunct w:val="0"/>
        <w:autoSpaceDE w:val="0"/>
        <w:autoSpaceDN w:val="0"/>
        <w:adjustRightInd w:val="0"/>
        <w:textAlignment w:val="baseline"/>
        <w:rPr>
          <w:color w:val="000000" w:themeColor="text1"/>
          <w:sz w:val="20"/>
          <w:szCs w:val="20"/>
          <w:lang w:eastAsia="ja-JP"/>
        </w:rPr>
      </w:pPr>
      <w:r>
        <w:rPr>
          <w:color w:val="000000" w:themeColor="text1"/>
          <w:sz w:val="20"/>
          <w:szCs w:val="20"/>
          <w:lang w:eastAsia="ja-JP"/>
        </w:rPr>
        <w:t xml:space="preserve">Clarification that </w:t>
      </w:r>
      <w:r w:rsidRPr="00724653">
        <w:rPr>
          <w:color w:val="000000" w:themeColor="text1"/>
          <w:sz w:val="20"/>
          <w:szCs w:val="20"/>
          <w:lang w:eastAsia="ja-JP"/>
        </w:rPr>
        <w:t>adjusted requirements for UEs supporting fragmented carriers with common RF chain architecture, if any, shall be separated from the existing requirements.</w:t>
      </w:r>
    </w:p>
    <w:p w14:paraId="0C1A8191" w14:textId="7B1CBE4E" w:rsidR="00650EB8" w:rsidRPr="004B4345" w:rsidRDefault="00724653" w:rsidP="00724653">
      <w:pPr>
        <w:pStyle w:val="B1"/>
        <w:numPr>
          <w:ilvl w:val="0"/>
          <w:numId w:val="49"/>
        </w:numPr>
        <w:overflowPunct w:val="0"/>
        <w:autoSpaceDE w:val="0"/>
        <w:autoSpaceDN w:val="0"/>
        <w:adjustRightInd w:val="0"/>
        <w:textAlignment w:val="baseline"/>
        <w:rPr>
          <w:color w:val="000000" w:themeColor="text1"/>
          <w:sz w:val="20"/>
          <w:szCs w:val="20"/>
          <w:lang w:eastAsia="ja-JP"/>
        </w:rPr>
      </w:pPr>
      <w:r>
        <w:rPr>
          <w:color w:val="000000" w:themeColor="text1"/>
          <w:sz w:val="20"/>
          <w:szCs w:val="20"/>
          <w:lang w:eastAsia="ja-JP"/>
        </w:rPr>
        <w:t>T</w:t>
      </w:r>
      <w:r w:rsidR="00E26715">
        <w:rPr>
          <w:color w:val="000000" w:themeColor="text1"/>
          <w:sz w:val="20"/>
          <w:szCs w:val="20"/>
          <w:lang w:eastAsia="ja-JP"/>
        </w:rPr>
        <w:t xml:space="preserve">he analysis of UE RF requirement impact for fragmented carriers </w:t>
      </w:r>
      <w:r>
        <w:rPr>
          <w:color w:val="000000" w:themeColor="text1"/>
          <w:sz w:val="20"/>
          <w:szCs w:val="20"/>
          <w:lang w:eastAsia="ja-JP"/>
        </w:rPr>
        <w:t>from</w:t>
      </w:r>
      <w:r w:rsidR="00E26715">
        <w:rPr>
          <w:color w:val="000000" w:themeColor="text1"/>
          <w:sz w:val="20"/>
          <w:szCs w:val="20"/>
          <w:lang w:eastAsia="ja-JP"/>
        </w:rPr>
        <w:t xml:space="preserve"> our contribution in [2], where both UE self-interference and blocker impact are analyzed. </w:t>
      </w:r>
    </w:p>
    <w:p w14:paraId="42E3FB41" w14:textId="5C6DD198" w:rsidR="004C5265" w:rsidRPr="004B4345" w:rsidRDefault="008E7986" w:rsidP="005037D3">
      <w:pPr>
        <w:pStyle w:val="Heading1"/>
        <w:rPr>
          <w:color w:val="000000" w:themeColor="text1"/>
        </w:rPr>
      </w:pPr>
      <w:r w:rsidRPr="004B4345">
        <w:rPr>
          <w:color w:val="000000" w:themeColor="text1"/>
        </w:rPr>
        <w:t>2</w:t>
      </w:r>
      <w:r w:rsidRPr="004B4345">
        <w:rPr>
          <w:color w:val="000000" w:themeColor="text1"/>
        </w:rPr>
        <w:tab/>
      </w:r>
      <w:r w:rsidR="00E26715">
        <w:rPr>
          <w:color w:val="000000" w:themeColor="text1"/>
        </w:rPr>
        <w:t>Text Proposal</w:t>
      </w:r>
    </w:p>
    <w:p w14:paraId="1AE33D40" w14:textId="1AB172D4" w:rsidR="004E7F50" w:rsidRDefault="004E7F50" w:rsidP="00B10171">
      <w:pPr>
        <w:autoSpaceDE w:val="0"/>
        <w:autoSpaceDN w:val="0"/>
        <w:adjustRightInd w:val="0"/>
        <w:jc w:val="both"/>
        <w:rPr>
          <w:color w:val="000000" w:themeColor="text1"/>
          <w:sz w:val="20"/>
          <w:szCs w:val="20"/>
        </w:rPr>
      </w:pPr>
    </w:p>
    <w:p w14:paraId="0645C8E9" w14:textId="5DA85644" w:rsidR="00724653" w:rsidRPr="007C085E" w:rsidRDefault="00724653" w:rsidP="00724653">
      <w:pPr>
        <w:pStyle w:val="3GPPNormalText"/>
        <w:rPr>
          <w:rFonts w:eastAsiaTheme="minorEastAsia"/>
        </w:rPr>
      </w:pPr>
      <w:r w:rsidRPr="007C085E">
        <w:rPr>
          <w:rStyle w:val="Strong"/>
          <w:rFonts w:hint="eastAsia"/>
          <w:color w:val="C00000"/>
          <w:lang w:val="en-US"/>
        </w:rPr>
        <w:t>&lt;</w:t>
      </w:r>
      <w:r w:rsidRPr="007C085E">
        <w:rPr>
          <w:rStyle w:val="Strong"/>
          <w:color w:val="C00000"/>
          <w:lang w:val="en-US"/>
        </w:rPr>
        <w:t>&lt;Start of Change</w:t>
      </w:r>
      <w:r>
        <w:rPr>
          <w:rStyle w:val="Strong"/>
          <w:color w:val="C00000"/>
          <w:lang w:val="en-US"/>
        </w:rPr>
        <w:t xml:space="preserve"> 1</w:t>
      </w:r>
      <w:r w:rsidRPr="007C085E">
        <w:rPr>
          <w:rStyle w:val="Strong"/>
          <w:color w:val="C00000"/>
          <w:lang w:val="en-US"/>
        </w:rPr>
        <w:t xml:space="preserve"> for TR 38.</w:t>
      </w:r>
      <w:r>
        <w:rPr>
          <w:rStyle w:val="Strong"/>
          <w:color w:val="C00000"/>
          <w:lang w:val="en-US"/>
        </w:rPr>
        <w:t>755</w:t>
      </w:r>
      <w:r w:rsidRPr="007C085E">
        <w:rPr>
          <w:rStyle w:val="Strong"/>
          <w:color w:val="C00000"/>
          <w:lang w:val="en-US"/>
        </w:rPr>
        <w:t>&gt;&gt;</w:t>
      </w:r>
    </w:p>
    <w:p w14:paraId="7CCB007A" w14:textId="77777777" w:rsidR="00724653" w:rsidRPr="00724653" w:rsidRDefault="00724653" w:rsidP="00B10171">
      <w:pPr>
        <w:autoSpaceDE w:val="0"/>
        <w:autoSpaceDN w:val="0"/>
        <w:adjustRightInd w:val="0"/>
        <w:jc w:val="both"/>
        <w:rPr>
          <w:color w:val="000000" w:themeColor="text1"/>
          <w:sz w:val="20"/>
          <w:szCs w:val="20"/>
          <w:lang w:val="x-none"/>
        </w:rPr>
      </w:pPr>
    </w:p>
    <w:p w14:paraId="75BEE0C5" w14:textId="77777777" w:rsidR="00724653" w:rsidRDefault="00724653" w:rsidP="00B10171">
      <w:pPr>
        <w:autoSpaceDE w:val="0"/>
        <w:autoSpaceDN w:val="0"/>
        <w:adjustRightInd w:val="0"/>
        <w:jc w:val="both"/>
        <w:rPr>
          <w:color w:val="000000" w:themeColor="text1"/>
          <w:sz w:val="20"/>
          <w:szCs w:val="20"/>
        </w:rPr>
      </w:pPr>
    </w:p>
    <w:p w14:paraId="082D4C68" w14:textId="77777777" w:rsidR="00E26715" w:rsidRDefault="00E26715" w:rsidP="00E26715">
      <w:pPr>
        <w:pStyle w:val="Heading1"/>
      </w:pPr>
      <w:bookmarkStart w:id="1" w:name="_Toc174048262"/>
      <w:r>
        <w:t>7</w:t>
      </w:r>
      <w:r w:rsidRPr="004D3578">
        <w:tab/>
      </w:r>
      <w:r w:rsidRPr="00C45134">
        <w:t>Study on RF requirements for the inter-operator co-located BS scenario</w:t>
      </w:r>
      <w:bookmarkEnd w:id="1"/>
    </w:p>
    <w:p w14:paraId="019C38C5" w14:textId="77777777" w:rsidR="00E26715" w:rsidRDefault="00E26715" w:rsidP="00B10171">
      <w:pPr>
        <w:autoSpaceDE w:val="0"/>
        <w:autoSpaceDN w:val="0"/>
        <w:adjustRightInd w:val="0"/>
        <w:jc w:val="both"/>
        <w:rPr>
          <w:color w:val="000000" w:themeColor="text1"/>
          <w:sz w:val="20"/>
          <w:szCs w:val="20"/>
          <w:lang w:val="en-GB"/>
        </w:rPr>
      </w:pPr>
    </w:p>
    <w:p w14:paraId="27C24858" w14:textId="77777777" w:rsidR="00F61043" w:rsidRDefault="00F61043" w:rsidP="00F61043">
      <w:pPr>
        <w:pStyle w:val="Heading2"/>
        <w:rPr>
          <w:ins w:id="2" w:author="Apple Inc." w:date="2025-03-28T10:57:00Z" w16du:dateUtc="2025-03-28T17:57:00Z"/>
        </w:rPr>
      </w:pPr>
      <w:bookmarkStart w:id="3" w:name="_Toc174048259"/>
      <w:ins w:id="4" w:author="Apple Inc." w:date="2025-03-28T10:57:00Z" w16du:dateUtc="2025-03-28T17:57:00Z">
        <w:r>
          <w:t>7.</w:t>
        </w:r>
        <w:bookmarkStart w:id="5" w:name="OLE_LINK83"/>
        <w:r>
          <w:t>0</w:t>
        </w:r>
        <w:r w:rsidRPr="004D3578">
          <w:tab/>
        </w:r>
        <w:bookmarkEnd w:id="3"/>
        <w:bookmarkEnd w:id="5"/>
        <w:r>
          <w:t>Requirement clarification</w:t>
        </w:r>
      </w:ins>
    </w:p>
    <w:p w14:paraId="635E2D4F" w14:textId="77777777" w:rsidR="00F61043" w:rsidRPr="00E26715" w:rsidRDefault="00F61043" w:rsidP="00F61043">
      <w:pPr>
        <w:autoSpaceDE w:val="0"/>
        <w:autoSpaceDN w:val="0"/>
        <w:adjustRightInd w:val="0"/>
        <w:jc w:val="both"/>
        <w:rPr>
          <w:ins w:id="6" w:author="Apple Inc." w:date="2025-03-28T10:57:00Z" w16du:dateUtc="2025-03-28T17:57:00Z"/>
          <w:color w:val="000000" w:themeColor="text1"/>
          <w:sz w:val="20"/>
          <w:szCs w:val="20"/>
          <w:lang w:val="en-GB"/>
        </w:rPr>
      </w:pPr>
    </w:p>
    <w:p w14:paraId="2EFD2BA2" w14:textId="77777777" w:rsidR="00F61043" w:rsidRPr="004B4345" w:rsidRDefault="00F61043" w:rsidP="00F61043">
      <w:pPr>
        <w:autoSpaceDE w:val="0"/>
        <w:autoSpaceDN w:val="0"/>
        <w:adjustRightInd w:val="0"/>
        <w:jc w:val="both"/>
        <w:rPr>
          <w:ins w:id="7" w:author="Apple Inc." w:date="2025-03-28T10:57:00Z" w16du:dateUtc="2025-03-28T17:57:00Z"/>
          <w:color w:val="000000" w:themeColor="text1"/>
          <w:sz w:val="20"/>
          <w:szCs w:val="20"/>
        </w:rPr>
      </w:pPr>
      <w:ins w:id="8" w:author="Apple Inc." w:date="2025-03-28T10:57:00Z" w16du:dateUtc="2025-03-28T17:57:00Z">
        <w:r w:rsidRPr="004B4345">
          <w:rPr>
            <w:color w:val="000000" w:themeColor="text1"/>
            <w:sz w:val="20"/>
            <w:szCs w:val="20"/>
          </w:rPr>
          <w:t xml:space="preserve">It is important to </w:t>
        </w:r>
        <w:r>
          <w:rPr>
            <w:color w:val="000000" w:themeColor="text1"/>
            <w:sz w:val="20"/>
            <w:szCs w:val="20"/>
          </w:rPr>
          <w:t>establish</w:t>
        </w:r>
        <w:r w:rsidRPr="004B4345">
          <w:rPr>
            <w:color w:val="000000" w:themeColor="text1"/>
            <w:sz w:val="20"/>
            <w:szCs w:val="20"/>
          </w:rPr>
          <w:t xml:space="preserve"> a common understanding on </w:t>
        </w:r>
        <w:r>
          <w:rPr>
            <w:color w:val="000000" w:themeColor="text1"/>
            <w:sz w:val="20"/>
            <w:szCs w:val="20"/>
          </w:rPr>
          <w:t xml:space="preserve">the applicability of the new/additional requirements for </w:t>
        </w:r>
        <w:r w:rsidRPr="004B4345">
          <w:rPr>
            <w:color w:val="000000" w:themeColor="text1"/>
            <w:sz w:val="20"/>
            <w:szCs w:val="20"/>
          </w:rPr>
          <w:t>UE supporting fragmented carriers with shared RF chains. As is well understood, the current RF requirements for intra-band non-contiguous CA were derived based on a partially shared RF chain architecture captured in TR 36.823. Given the blocker in the gap, it is evident that a shared RF chain architecture cannot meet such requirements. That is the reason why the SI scope explicitly contains the bullet “Which RF requirements could be adjusted for the inter-operator co-located BS scenario, e.g. existing UE RF requirements such as ΔR</w:t>
        </w:r>
        <w:r w:rsidRPr="004B4345">
          <w:rPr>
            <w:color w:val="000000" w:themeColor="text1"/>
            <w:sz w:val="20"/>
            <w:szCs w:val="20"/>
            <w:vertAlign w:val="subscript"/>
          </w:rPr>
          <w:t>IBNC</w:t>
        </w:r>
        <w:r w:rsidRPr="004B4345">
          <w:rPr>
            <w:color w:val="000000" w:themeColor="text1"/>
            <w:sz w:val="20"/>
            <w:szCs w:val="20"/>
          </w:rPr>
          <w:t>, ACS and in-band blocking.”</w:t>
        </w:r>
      </w:ins>
    </w:p>
    <w:p w14:paraId="417FA9F6" w14:textId="77777777" w:rsidR="00F61043" w:rsidRPr="004B4345" w:rsidRDefault="00F61043" w:rsidP="00F61043">
      <w:pPr>
        <w:autoSpaceDE w:val="0"/>
        <w:autoSpaceDN w:val="0"/>
        <w:adjustRightInd w:val="0"/>
        <w:jc w:val="both"/>
        <w:rPr>
          <w:ins w:id="9" w:author="Apple Inc." w:date="2025-03-28T10:57:00Z" w16du:dateUtc="2025-03-28T17:57:00Z"/>
          <w:color w:val="000000" w:themeColor="text1"/>
          <w:sz w:val="20"/>
          <w:szCs w:val="20"/>
        </w:rPr>
      </w:pPr>
    </w:p>
    <w:p w14:paraId="59A8207A" w14:textId="77777777" w:rsidR="00F61043" w:rsidRPr="004B4345" w:rsidRDefault="00F61043" w:rsidP="00F61043">
      <w:pPr>
        <w:autoSpaceDE w:val="0"/>
        <w:autoSpaceDN w:val="0"/>
        <w:adjustRightInd w:val="0"/>
        <w:jc w:val="both"/>
        <w:rPr>
          <w:ins w:id="10" w:author="Apple Inc." w:date="2025-03-28T10:57:00Z" w16du:dateUtc="2025-03-28T17:57:00Z"/>
          <w:color w:val="000000" w:themeColor="text1"/>
          <w:sz w:val="20"/>
          <w:szCs w:val="20"/>
        </w:rPr>
      </w:pPr>
      <w:ins w:id="11" w:author="Apple Inc." w:date="2025-03-28T10:57:00Z" w16du:dateUtc="2025-03-28T17:57:00Z">
        <w:r w:rsidRPr="004B4345">
          <w:rPr>
            <w:color w:val="000000" w:themeColor="text1"/>
            <w:sz w:val="20"/>
            <w:szCs w:val="20"/>
          </w:rPr>
          <w:t xml:space="preserve">To be clear, whatever the outcome of the SI is, the existing requirements should still apply to UEs using partially shared RF chain architecture to support fragmented carriers (or intra-band non-contiguous CA). With that, </w:t>
        </w:r>
        <w:r>
          <w:rPr>
            <w:color w:val="000000" w:themeColor="text1"/>
            <w:sz w:val="20"/>
            <w:szCs w:val="20"/>
          </w:rPr>
          <w:t>i</w:t>
        </w:r>
        <w:r w:rsidRPr="004B4345">
          <w:rPr>
            <w:color w:val="000000" w:themeColor="text1"/>
            <w:sz w:val="20"/>
            <w:szCs w:val="20"/>
          </w:rPr>
          <w:t xml:space="preserve">t is reasonable to </w:t>
        </w:r>
        <w:r>
          <w:rPr>
            <w:color w:val="000000" w:themeColor="text1"/>
            <w:sz w:val="20"/>
            <w:szCs w:val="20"/>
          </w:rPr>
          <w:t xml:space="preserve">accept that </w:t>
        </w:r>
        <w:r w:rsidRPr="004B4345">
          <w:rPr>
            <w:color w:val="000000" w:themeColor="text1"/>
            <w:sz w:val="20"/>
            <w:szCs w:val="20"/>
          </w:rPr>
          <w:t>the adjusted requirements for UE supporting fragmented carriers with shared RF chains should be separated from existing requirement. Of course, there should be a UE capability or other means to indicate such UEs.</w:t>
        </w:r>
      </w:ins>
    </w:p>
    <w:p w14:paraId="21F2C78E" w14:textId="77777777" w:rsidR="00F61043" w:rsidRPr="004B4345" w:rsidRDefault="00F61043" w:rsidP="00F61043">
      <w:pPr>
        <w:autoSpaceDE w:val="0"/>
        <w:autoSpaceDN w:val="0"/>
        <w:adjustRightInd w:val="0"/>
        <w:jc w:val="both"/>
        <w:rPr>
          <w:ins w:id="12" w:author="Apple Inc." w:date="2025-03-28T10:57:00Z" w16du:dateUtc="2025-03-28T17:57:00Z"/>
          <w:color w:val="000000" w:themeColor="text1"/>
          <w:sz w:val="20"/>
          <w:szCs w:val="20"/>
        </w:rPr>
      </w:pPr>
    </w:p>
    <w:p w14:paraId="79DE6740" w14:textId="77777777" w:rsidR="00F61043" w:rsidRDefault="00F61043" w:rsidP="00F61043">
      <w:pPr>
        <w:autoSpaceDE w:val="0"/>
        <w:autoSpaceDN w:val="0"/>
        <w:adjustRightInd w:val="0"/>
        <w:jc w:val="both"/>
        <w:rPr>
          <w:ins w:id="13" w:author="Apple Inc." w:date="2025-03-28T10:57:00Z" w16du:dateUtc="2025-03-28T17:57:00Z"/>
          <w:color w:val="000000" w:themeColor="text1"/>
          <w:sz w:val="20"/>
          <w:szCs w:val="20"/>
        </w:rPr>
      </w:pPr>
    </w:p>
    <w:p w14:paraId="642C0C31" w14:textId="77777777" w:rsidR="00F61043" w:rsidRDefault="00F61043" w:rsidP="00F61043">
      <w:pPr>
        <w:pStyle w:val="Heading2"/>
        <w:rPr>
          <w:ins w:id="14" w:author="Apple Inc." w:date="2025-03-28T10:57:00Z" w16du:dateUtc="2025-03-28T17:57:00Z"/>
        </w:rPr>
      </w:pPr>
      <w:ins w:id="15" w:author="Apple Inc." w:date="2025-03-28T10:57:00Z" w16du:dateUtc="2025-03-28T17:57:00Z">
        <w:r>
          <w:t>7.X</w:t>
        </w:r>
        <w:r w:rsidRPr="004D3578">
          <w:tab/>
        </w:r>
        <w:r w:rsidRPr="00724653">
          <w:t xml:space="preserve">RF requirements evaluation from company </w:t>
        </w:r>
        <w:r>
          <w:t>B</w:t>
        </w:r>
      </w:ins>
    </w:p>
    <w:p w14:paraId="08DC9D14" w14:textId="77777777" w:rsidR="00F61043" w:rsidRPr="004B4345" w:rsidRDefault="00F61043" w:rsidP="00F61043">
      <w:pPr>
        <w:autoSpaceDE w:val="0"/>
        <w:autoSpaceDN w:val="0"/>
        <w:adjustRightInd w:val="0"/>
        <w:jc w:val="both"/>
        <w:rPr>
          <w:ins w:id="16" w:author="Apple Inc." w:date="2025-03-28T10:57:00Z" w16du:dateUtc="2025-03-28T17:57:00Z"/>
          <w:color w:val="000000" w:themeColor="text1"/>
          <w:sz w:val="20"/>
          <w:szCs w:val="20"/>
        </w:rPr>
      </w:pPr>
    </w:p>
    <w:p w14:paraId="1282C39D" w14:textId="77777777" w:rsidR="00F61043" w:rsidRPr="004B4345" w:rsidRDefault="00F61043" w:rsidP="00F61043">
      <w:pPr>
        <w:autoSpaceDE w:val="0"/>
        <w:autoSpaceDN w:val="0"/>
        <w:adjustRightInd w:val="0"/>
        <w:jc w:val="both"/>
        <w:rPr>
          <w:ins w:id="17" w:author="Apple Inc." w:date="2025-03-28T10:57:00Z" w16du:dateUtc="2025-03-28T17:57:00Z"/>
          <w:color w:val="000000" w:themeColor="text1"/>
          <w:sz w:val="20"/>
          <w:szCs w:val="20"/>
        </w:rPr>
      </w:pPr>
      <w:ins w:id="18" w:author="Apple Inc." w:date="2025-03-28T10:57:00Z" w16du:dateUtc="2025-03-28T17:57:00Z">
        <w:r w:rsidRPr="004B4345">
          <w:rPr>
            <w:color w:val="000000" w:themeColor="text1"/>
            <w:sz w:val="20"/>
            <w:szCs w:val="20"/>
          </w:rPr>
          <w:t xml:space="preserve">With common RF chain architecture, the TX noise at SCC from the PCC remains the same as the analog BB filter cannot provide any help. However, besides TX noise, there is TX leakage at TX band that may benefit from analog filtering before it goes into digital BB. In this case, since common RF chain architecture uses a wide analog BB filter to cover the overall frequency span from the lower edge of CC1 to the upper edge of CC2, as compared to the separate RF chain </w:t>
        </w:r>
        <w:r w:rsidRPr="004B4345">
          <w:rPr>
            <w:color w:val="000000" w:themeColor="text1"/>
            <w:sz w:val="20"/>
            <w:szCs w:val="20"/>
          </w:rPr>
          <w:lastRenderedPageBreak/>
          <w:t xml:space="preserve">architecture where two separate narrow BB filters to cover CC1 and CC2, there is less filter rejection. As a result, both the PCC and SCC performance may take some hit. </w:t>
        </w:r>
      </w:ins>
    </w:p>
    <w:p w14:paraId="3D970C1E" w14:textId="77777777" w:rsidR="00F61043" w:rsidRPr="004B4345" w:rsidRDefault="00F61043" w:rsidP="00F61043">
      <w:pPr>
        <w:autoSpaceDE w:val="0"/>
        <w:autoSpaceDN w:val="0"/>
        <w:adjustRightInd w:val="0"/>
        <w:jc w:val="both"/>
        <w:rPr>
          <w:ins w:id="19" w:author="Apple Inc." w:date="2025-03-28T10:57:00Z" w16du:dateUtc="2025-03-28T17:57:00Z"/>
          <w:color w:val="000000" w:themeColor="text1"/>
          <w:sz w:val="20"/>
          <w:szCs w:val="20"/>
        </w:rPr>
      </w:pPr>
    </w:p>
    <w:p w14:paraId="66B8A992" w14:textId="77777777" w:rsidR="00F61043" w:rsidRPr="004B4345" w:rsidRDefault="00F61043" w:rsidP="00F61043">
      <w:pPr>
        <w:autoSpaceDE w:val="0"/>
        <w:autoSpaceDN w:val="0"/>
        <w:adjustRightInd w:val="0"/>
        <w:jc w:val="both"/>
        <w:rPr>
          <w:ins w:id="20" w:author="Apple Inc." w:date="2025-03-28T10:57:00Z" w16du:dateUtc="2025-03-28T17:57:00Z"/>
          <w:color w:val="000000" w:themeColor="text1"/>
          <w:sz w:val="20"/>
          <w:szCs w:val="20"/>
        </w:rPr>
      </w:pPr>
      <w:ins w:id="21" w:author="Apple Inc." w:date="2025-03-28T10:57:00Z" w16du:dateUtc="2025-03-28T17:57:00Z">
        <w:r>
          <w:rPr>
            <w:color w:val="000000" w:themeColor="text1"/>
            <w:sz w:val="20"/>
            <w:szCs w:val="20"/>
          </w:rPr>
          <w:t xml:space="preserve">We first provided analysis on the impact of self-interference, i.e., the NF increase due to AGC adjustment (i.e., RX gain backoff). </w:t>
        </w:r>
        <w:r w:rsidRPr="004B4345">
          <w:rPr>
            <w:color w:val="000000" w:themeColor="text1"/>
            <w:sz w:val="20"/>
            <w:szCs w:val="20"/>
          </w:rPr>
          <w:t xml:space="preserve">Table 1 </w:t>
        </w:r>
        <w:r>
          <w:rPr>
            <w:color w:val="000000" w:themeColor="text1"/>
            <w:sz w:val="20"/>
            <w:szCs w:val="20"/>
          </w:rPr>
          <w:t xml:space="preserve">and Table 2 show our analysis </w:t>
        </w:r>
        <w:r w:rsidRPr="004B4345">
          <w:rPr>
            <w:color w:val="000000" w:themeColor="text1"/>
            <w:sz w:val="20"/>
            <w:szCs w:val="20"/>
          </w:rPr>
          <w:t>for CA configuration CA_n3(2A)</w:t>
        </w:r>
        <w:r>
          <w:rPr>
            <w:color w:val="000000" w:themeColor="text1"/>
            <w:sz w:val="20"/>
            <w:szCs w:val="20"/>
          </w:rPr>
          <w:t xml:space="preserve"> (</w:t>
        </w:r>
        <w:r w:rsidRPr="004B4345">
          <w:rPr>
            <w:color w:val="000000" w:themeColor="text1"/>
            <w:sz w:val="20"/>
            <w:szCs w:val="20"/>
          </w:rPr>
          <w:t xml:space="preserve">5MHz </w:t>
        </w:r>
        <w:r>
          <w:rPr>
            <w:color w:val="000000" w:themeColor="text1"/>
            <w:sz w:val="20"/>
            <w:szCs w:val="20"/>
          </w:rPr>
          <w:t>PCC</w:t>
        </w:r>
        <w:r w:rsidRPr="004B4345">
          <w:rPr>
            <w:color w:val="000000" w:themeColor="text1"/>
            <w:sz w:val="20"/>
            <w:szCs w:val="20"/>
          </w:rPr>
          <w:t>+ 5MHz</w:t>
        </w:r>
        <w:r>
          <w:rPr>
            <w:color w:val="000000" w:themeColor="text1"/>
            <w:sz w:val="20"/>
            <w:szCs w:val="20"/>
          </w:rPr>
          <w:t xml:space="preserve"> SCC</w:t>
        </w:r>
        <w:r w:rsidRPr="004B4345">
          <w:rPr>
            <w:color w:val="000000" w:themeColor="text1"/>
            <w:sz w:val="20"/>
            <w:szCs w:val="20"/>
          </w:rPr>
          <w:t xml:space="preserve">, </w:t>
        </w:r>
        <w:proofErr w:type="spellStart"/>
        <w:r w:rsidRPr="004B4345">
          <w:rPr>
            <w:color w:val="000000" w:themeColor="text1"/>
            <w:sz w:val="20"/>
            <w:szCs w:val="20"/>
          </w:rPr>
          <w:t>Wgap</w:t>
        </w:r>
        <w:proofErr w:type="spellEnd"/>
        <w:r w:rsidRPr="004B4345">
          <w:rPr>
            <w:color w:val="000000" w:themeColor="text1"/>
            <w:sz w:val="20"/>
            <w:szCs w:val="20"/>
          </w:rPr>
          <w:t xml:space="preserve"> = 65MHz</w:t>
        </w:r>
        <w:r>
          <w:rPr>
            <w:color w:val="000000" w:themeColor="text1"/>
            <w:sz w:val="20"/>
            <w:szCs w:val="20"/>
          </w:rPr>
          <w:t xml:space="preserve">) and </w:t>
        </w:r>
        <w:r w:rsidRPr="00D41315">
          <w:rPr>
            <w:color w:val="000000" w:themeColor="text1"/>
            <w:sz w:val="20"/>
            <w:szCs w:val="20"/>
          </w:rPr>
          <w:t>CA_n25(2A)</w:t>
        </w:r>
        <w:r>
          <w:rPr>
            <w:color w:val="000000" w:themeColor="text1"/>
            <w:sz w:val="20"/>
            <w:szCs w:val="20"/>
          </w:rPr>
          <w:t xml:space="preserve"> (</w:t>
        </w:r>
        <w:r w:rsidRPr="00D41315">
          <w:rPr>
            <w:color w:val="000000" w:themeColor="text1"/>
            <w:sz w:val="20"/>
            <w:szCs w:val="20"/>
          </w:rPr>
          <w:t xml:space="preserve">5MHz </w:t>
        </w:r>
        <w:r>
          <w:rPr>
            <w:color w:val="000000" w:themeColor="text1"/>
            <w:sz w:val="20"/>
            <w:szCs w:val="20"/>
          </w:rPr>
          <w:t xml:space="preserve">PCC </w:t>
        </w:r>
        <w:r w:rsidRPr="00D41315">
          <w:rPr>
            <w:color w:val="000000" w:themeColor="text1"/>
            <w:sz w:val="20"/>
            <w:szCs w:val="20"/>
          </w:rPr>
          <w:t>+ 5MHz</w:t>
        </w:r>
        <w:r>
          <w:rPr>
            <w:color w:val="000000" w:themeColor="text1"/>
            <w:sz w:val="20"/>
            <w:szCs w:val="20"/>
          </w:rPr>
          <w:t xml:space="preserve"> SCC</w:t>
        </w:r>
        <w:r w:rsidRPr="00D41315">
          <w:rPr>
            <w:color w:val="000000" w:themeColor="text1"/>
            <w:sz w:val="20"/>
            <w:szCs w:val="20"/>
          </w:rPr>
          <w:t xml:space="preserve">, </w:t>
        </w:r>
        <w:proofErr w:type="spellStart"/>
        <w:r w:rsidRPr="00D41315">
          <w:rPr>
            <w:color w:val="000000" w:themeColor="text1"/>
            <w:sz w:val="20"/>
            <w:szCs w:val="20"/>
          </w:rPr>
          <w:t>Wgap</w:t>
        </w:r>
        <w:proofErr w:type="spellEnd"/>
        <w:r w:rsidRPr="00D41315">
          <w:rPr>
            <w:color w:val="000000" w:themeColor="text1"/>
            <w:sz w:val="20"/>
            <w:szCs w:val="20"/>
          </w:rPr>
          <w:t xml:space="preserve"> = 55MHz</w:t>
        </w:r>
        <w:r>
          <w:rPr>
            <w:color w:val="000000" w:themeColor="text1"/>
            <w:sz w:val="20"/>
            <w:szCs w:val="20"/>
          </w:rPr>
          <w:t>), respectively</w:t>
        </w:r>
        <w:r w:rsidRPr="004B4345">
          <w:rPr>
            <w:color w:val="000000" w:themeColor="text1"/>
            <w:sz w:val="20"/>
            <w:szCs w:val="20"/>
          </w:rPr>
          <w:t xml:space="preserve">. </w:t>
        </w:r>
      </w:ins>
    </w:p>
    <w:p w14:paraId="554E3B9A" w14:textId="77777777" w:rsidR="00F61043" w:rsidRPr="004B4345" w:rsidRDefault="00F61043" w:rsidP="00F61043">
      <w:pPr>
        <w:autoSpaceDE w:val="0"/>
        <w:autoSpaceDN w:val="0"/>
        <w:adjustRightInd w:val="0"/>
        <w:jc w:val="both"/>
        <w:rPr>
          <w:ins w:id="22" w:author="Apple Inc." w:date="2025-03-28T10:57:00Z" w16du:dateUtc="2025-03-28T17:57:00Z"/>
          <w:color w:val="000000" w:themeColor="text1"/>
          <w:sz w:val="20"/>
          <w:szCs w:val="20"/>
        </w:rPr>
      </w:pPr>
    </w:p>
    <w:p w14:paraId="35515C8F" w14:textId="77777777" w:rsidR="00F61043" w:rsidRPr="004B4345" w:rsidRDefault="00F61043" w:rsidP="00F61043">
      <w:pPr>
        <w:rPr>
          <w:ins w:id="23" w:author="Apple Inc." w:date="2025-03-28T10:57:00Z" w16du:dateUtc="2025-03-28T17:57:00Z"/>
          <w:color w:val="000000" w:themeColor="text1"/>
          <w:sz w:val="20"/>
          <w:szCs w:val="20"/>
        </w:rPr>
      </w:pPr>
    </w:p>
    <w:p w14:paraId="0D58BD15" w14:textId="77777777" w:rsidR="00F61043" w:rsidRPr="004B4345" w:rsidRDefault="00F61043" w:rsidP="00F61043">
      <w:pPr>
        <w:pStyle w:val="TH"/>
        <w:rPr>
          <w:ins w:id="24" w:author="Apple Inc." w:date="2025-03-28T10:57:00Z" w16du:dateUtc="2025-03-28T17:57:00Z"/>
          <w:color w:val="000000" w:themeColor="text1"/>
        </w:rPr>
      </w:pPr>
      <w:ins w:id="25" w:author="Apple Inc." w:date="2025-03-28T10:57:00Z" w16du:dateUtc="2025-03-28T17:57:00Z">
        <w:r w:rsidRPr="004B4345">
          <w:rPr>
            <w:color w:val="000000" w:themeColor="text1"/>
          </w:rPr>
          <w:t>Table 1. Link budget of Self-interference for CA_n3(2A)</w:t>
        </w:r>
      </w:ins>
    </w:p>
    <w:p w14:paraId="205A8E05" w14:textId="77777777" w:rsidR="00F61043" w:rsidRPr="004B4345" w:rsidRDefault="00F61043" w:rsidP="00F61043">
      <w:pPr>
        <w:autoSpaceDE w:val="0"/>
        <w:autoSpaceDN w:val="0"/>
        <w:adjustRightInd w:val="0"/>
        <w:jc w:val="both"/>
        <w:rPr>
          <w:ins w:id="26" w:author="Apple Inc." w:date="2025-03-28T10:57:00Z" w16du:dateUtc="2025-03-28T17:57:00Z"/>
          <w:color w:val="000000" w:themeColor="text1"/>
          <w:sz w:val="20"/>
          <w:szCs w:val="20"/>
        </w:rPr>
      </w:pPr>
    </w:p>
    <w:tbl>
      <w:tblPr>
        <w:tblW w:w="495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604"/>
        <w:gridCol w:w="1604"/>
        <w:gridCol w:w="1604"/>
        <w:gridCol w:w="1603"/>
        <w:gridCol w:w="1603"/>
      </w:tblGrid>
      <w:tr w:rsidR="00F61043" w:rsidRPr="004B4345" w14:paraId="2EC933BB" w14:textId="77777777" w:rsidTr="00986963">
        <w:trPr>
          <w:trHeight w:val="800"/>
          <w:ins w:id="27" w:author="Apple Inc." w:date="2025-03-28T10:57:00Z" w16du:dateUtc="2025-03-28T17:57:00Z"/>
        </w:trPr>
        <w:tc>
          <w:tcPr>
            <w:tcW w:w="799"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D0722EB" w14:textId="77777777" w:rsidR="00F61043" w:rsidRPr="004B4345" w:rsidRDefault="00F61043" w:rsidP="00986963">
            <w:pPr>
              <w:rPr>
                <w:ins w:id="28" w:author="Apple Inc." w:date="2025-03-28T10:57:00Z" w16du:dateUtc="2025-03-28T17:57:00Z"/>
                <w:rFonts w:ascii="Calibri" w:eastAsia="Times New Roman" w:hAnsi="Calibri" w:cs="Calibri"/>
                <w:color w:val="000000" w:themeColor="text1"/>
                <w:sz w:val="22"/>
                <w:szCs w:val="22"/>
              </w:rPr>
            </w:pPr>
            <w:bookmarkStart w:id="29" w:name="OLE_LINK5"/>
            <w:ins w:id="30" w:author="Apple Inc." w:date="2025-03-28T10:57:00Z" w16du:dateUtc="2025-03-28T17:57:00Z">
              <w:r w:rsidRPr="004B4345">
                <w:rPr>
                  <w:rFonts w:ascii="Calibri" w:eastAsia="Times New Roman" w:hAnsi="Calibri" w:cs="Calibri"/>
                  <w:color w:val="000000" w:themeColor="text1"/>
                  <w:sz w:val="22"/>
                  <w:szCs w:val="22"/>
                </w:rPr>
                <w:t> </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5D367B1" w14:textId="77777777" w:rsidR="00F61043" w:rsidRPr="004B4345" w:rsidRDefault="00F61043" w:rsidP="00986963">
            <w:pPr>
              <w:jc w:val="center"/>
              <w:rPr>
                <w:ins w:id="31" w:author="Apple Inc." w:date="2025-03-28T10:57:00Z" w16du:dateUtc="2025-03-28T17:57:00Z"/>
                <w:rFonts w:ascii="Arial" w:eastAsia="Times New Roman" w:hAnsi="Arial" w:cs="Arial"/>
                <w:b/>
                <w:bCs/>
                <w:color w:val="000000" w:themeColor="text1"/>
                <w:sz w:val="18"/>
                <w:szCs w:val="18"/>
              </w:rPr>
            </w:pPr>
            <w:ins w:id="32" w:author="Apple Inc." w:date="2025-03-28T10:57:00Z" w16du:dateUtc="2025-03-28T17:57:00Z">
              <w:r w:rsidRPr="004B4345">
                <w:rPr>
                  <w:rFonts w:ascii="Arial" w:eastAsia="Times New Roman" w:hAnsi="Arial" w:cs="Arial"/>
                  <w:b/>
                  <w:bCs/>
                  <w:color w:val="000000" w:themeColor="text1"/>
                  <w:sz w:val="18"/>
                  <w:szCs w:val="18"/>
                </w:rPr>
                <w:t>Tx leakage</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3DAE5E" w14:textId="77777777" w:rsidR="00F61043" w:rsidRPr="004B4345" w:rsidRDefault="00F61043" w:rsidP="00986963">
            <w:pPr>
              <w:jc w:val="center"/>
              <w:rPr>
                <w:ins w:id="33" w:author="Apple Inc." w:date="2025-03-28T10:57:00Z" w16du:dateUtc="2025-03-28T17:57:00Z"/>
                <w:rFonts w:ascii="Arial" w:eastAsia="Times New Roman" w:hAnsi="Arial" w:cs="Arial"/>
                <w:b/>
                <w:bCs/>
                <w:color w:val="000000" w:themeColor="text1"/>
                <w:sz w:val="18"/>
                <w:szCs w:val="18"/>
              </w:rPr>
            </w:pPr>
            <w:ins w:id="34" w:author="Apple Inc." w:date="2025-03-28T10:57:00Z" w16du:dateUtc="2025-03-28T17:57:00Z">
              <w:r w:rsidRPr="004B4345">
                <w:rPr>
                  <w:rFonts w:ascii="Arial" w:eastAsia="Times New Roman" w:hAnsi="Arial" w:cs="Arial"/>
                  <w:b/>
                  <w:bCs/>
                  <w:color w:val="000000" w:themeColor="text1"/>
                  <w:sz w:val="18"/>
                  <w:szCs w:val="18"/>
                </w:rPr>
                <w:t>Wanted Carrier</w:t>
              </w:r>
            </w:ins>
          </w:p>
          <w:p w14:paraId="6B572769" w14:textId="77777777" w:rsidR="00F61043" w:rsidRPr="004B4345" w:rsidRDefault="00F61043" w:rsidP="00986963">
            <w:pPr>
              <w:jc w:val="center"/>
              <w:rPr>
                <w:ins w:id="35" w:author="Apple Inc." w:date="2025-03-28T10:57:00Z" w16du:dateUtc="2025-03-28T17:57:00Z"/>
                <w:rFonts w:ascii="Arial" w:eastAsia="Times New Roman" w:hAnsi="Arial" w:cs="Arial"/>
                <w:b/>
                <w:bCs/>
                <w:color w:val="000000" w:themeColor="text1"/>
                <w:sz w:val="18"/>
                <w:szCs w:val="18"/>
              </w:rPr>
            </w:pPr>
            <w:ins w:id="36" w:author="Apple Inc." w:date="2025-03-28T10:57:00Z" w16du:dateUtc="2025-03-28T17:57:00Z">
              <w:r w:rsidRPr="004B4345">
                <w:rPr>
                  <w:rFonts w:ascii="Arial" w:eastAsia="Times New Roman" w:hAnsi="Arial" w:cs="Arial"/>
                  <w:b/>
                  <w:bCs/>
                  <w:color w:val="000000" w:themeColor="text1"/>
                  <w:sz w:val="18"/>
                  <w:szCs w:val="18"/>
                </w:rPr>
                <w:t>(PCC)</w:t>
              </w:r>
              <w:r w:rsidRPr="004B4345">
                <w:rPr>
                  <w:rFonts w:ascii="Calibri" w:eastAsia="Times New Roman" w:hAnsi="Calibri" w:cs="Calibri"/>
                  <w:color w:val="000000" w:themeColor="text1"/>
                  <w:sz w:val="22"/>
                  <w:szCs w:val="22"/>
                </w:rPr>
                <w:t> </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98FCA21" w14:textId="77777777" w:rsidR="00F61043" w:rsidRPr="004B4345" w:rsidRDefault="00F61043" w:rsidP="00986963">
            <w:pPr>
              <w:jc w:val="center"/>
              <w:rPr>
                <w:ins w:id="37" w:author="Apple Inc." w:date="2025-03-28T10:57:00Z" w16du:dateUtc="2025-03-28T17:57:00Z"/>
                <w:rFonts w:ascii="Arial" w:eastAsia="Times New Roman" w:hAnsi="Arial" w:cs="Arial"/>
                <w:b/>
                <w:bCs/>
                <w:color w:val="000000" w:themeColor="text1"/>
                <w:sz w:val="18"/>
                <w:szCs w:val="18"/>
              </w:rPr>
            </w:pPr>
            <w:ins w:id="38" w:author="Apple Inc." w:date="2025-03-28T10:57:00Z" w16du:dateUtc="2025-03-28T17:57:00Z">
              <w:r w:rsidRPr="004B4345">
                <w:rPr>
                  <w:rFonts w:ascii="Arial" w:eastAsia="Times New Roman" w:hAnsi="Arial" w:cs="Arial"/>
                  <w:b/>
                  <w:bCs/>
                  <w:color w:val="000000" w:themeColor="text1"/>
                  <w:sz w:val="18"/>
                  <w:szCs w:val="18"/>
                </w:rPr>
                <w:t>Wanted Carrier</w:t>
              </w:r>
            </w:ins>
          </w:p>
          <w:p w14:paraId="6C4A0583" w14:textId="77777777" w:rsidR="00F61043" w:rsidRPr="004B4345" w:rsidRDefault="00F61043" w:rsidP="00986963">
            <w:pPr>
              <w:jc w:val="center"/>
              <w:rPr>
                <w:ins w:id="39" w:author="Apple Inc." w:date="2025-03-28T10:57:00Z" w16du:dateUtc="2025-03-28T17:57:00Z"/>
                <w:rFonts w:ascii="Arial" w:eastAsia="Times New Roman" w:hAnsi="Arial" w:cs="Arial"/>
                <w:b/>
                <w:bCs/>
                <w:color w:val="000000" w:themeColor="text1"/>
                <w:sz w:val="18"/>
                <w:szCs w:val="18"/>
              </w:rPr>
            </w:pPr>
            <w:ins w:id="40" w:author="Apple Inc." w:date="2025-03-28T10:57:00Z" w16du:dateUtc="2025-03-28T17:57:00Z">
              <w:r w:rsidRPr="004B4345">
                <w:rPr>
                  <w:rFonts w:ascii="Arial" w:eastAsia="Times New Roman" w:hAnsi="Arial" w:cs="Arial"/>
                  <w:b/>
                  <w:bCs/>
                  <w:color w:val="000000" w:themeColor="text1"/>
                  <w:sz w:val="18"/>
                  <w:szCs w:val="18"/>
                </w:rPr>
                <w:t>(SCC)</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EC27543" w14:textId="77777777" w:rsidR="00F61043" w:rsidRPr="004B4345" w:rsidRDefault="00F61043" w:rsidP="00986963">
            <w:pPr>
              <w:jc w:val="center"/>
              <w:rPr>
                <w:ins w:id="41" w:author="Apple Inc." w:date="2025-03-28T10:57:00Z" w16du:dateUtc="2025-03-28T17:57:00Z"/>
                <w:rFonts w:ascii="Arial" w:eastAsia="Times New Roman" w:hAnsi="Arial" w:cs="Arial"/>
                <w:b/>
                <w:bCs/>
                <w:color w:val="000000" w:themeColor="text1"/>
                <w:sz w:val="18"/>
                <w:szCs w:val="18"/>
              </w:rPr>
            </w:pPr>
            <w:ins w:id="42" w:author="Apple Inc." w:date="2025-03-28T10:57:00Z" w16du:dateUtc="2025-03-28T17:57:00Z">
              <w:r w:rsidRPr="004B4345">
                <w:rPr>
                  <w:rFonts w:ascii="Arial" w:eastAsia="Times New Roman" w:hAnsi="Arial" w:cs="Arial"/>
                  <w:b/>
                  <w:bCs/>
                  <w:color w:val="000000" w:themeColor="text1"/>
                  <w:sz w:val="18"/>
                  <w:szCs w:val="18"/>
                </w:rPr>
                <w:t>Noise floor</w:t>
              </w:r>
            </w:ins>
          </w:p>
        </w:tc>
        <w:tc>
          <w:tcPr>
            <w:tcW w:w="840" w:type="pct"/>
            <w:tcBorders>
              <w:top w:val="single" w:sz="4" w:space="0" w:color="auto"/>
              <w:left w:val="single" w:sz="4" w:space="0" w:color="auto"/>
              <w:bottom w:val="single" w:sz="4" w:space="0" w:color="auto"/>
              <w:right w:val="single" w:sz="4" w:space="0" w:color="auto"/>
            </w:tcBorders>
            <w:shd w:val="clear" w:color="auto" w:fill="D9D9D9"/>
          </w:tcPr>
          <w:p w14:paraId="35198327" w14:textId="77777777" w:rsidR="00F61043" w:rsidRPr="004B4345" w:rsidRDefault="00F61043" w:rsidP="00986963">
            <w:pPr>
              <w:jc w:val="center"/>
              <w:rPr>
                <w:ins w:id="43" w:author="Apple Inc." w:date="2025-03-28T10:57:00Z" w16du:dateUtc="2025-03-28T17:57:00Z"/>
                <w:rFonts w:ascii="Arial" w:eastAsia="Times New Roman" w:hAnsi="Arial" w:cs="Arial"/>
                <w:b/>
                <w:bCs/>
                <w:color w:val="000000" w:themeColor="text1"/>
                <w:sz w:val="18"/>
                <w:szCs w:val="18"/>
              </w:rPr>
            </w:pPr>
            <w:ins w:id="44" w:author="Apple Inc." w:date="2025-03-28T10:57:00Z" w16du:dateUtc="2025-03-28T17:57:00Z">
              <w:r w:rsidRPr="004B4345">
                <w:rPr>
                  <w:rFonts w:ascii="Arial" w:eastAsia="Times New Roman" w:hAnsi="Arial" w:cs="Arial"/>
                  <w:b/>
                  <w:bCs/>
                  <w:color w:val="000000" w:themeColor="text1"/>
                  <w:sz w:val="18"/>
                  <w:szCs w:val="18"/>
                </w:rPr>
                <w:t>ADC noise included in noise floor</w:t>
              </w:r>
            </w:ins>
          </w:p>
        </w:tc>
      </w:tr>
      <w:tr w:rsidR="00F61043" w:rsidRPr="004B4345" w14:paraId="6237C9C7" w14:textId="77777777" w:rsidTr="00986963">
        <w:trPr>
          <w:trHeight w:val="1121"/>
          <w:ins w:id="45" w:author="Apple Inc." w:date="2025-03-28T10:57:00Z" w16du:dateUtc="2025-03-28T17:57:00Z"/>
        </w:trPr>
        <w:tc>
          <w:tcPr>
            <w:tcW w:w="799" w:type="pct"/>
            <w:vMerge/>
            <w:tcBorders>
              <w:top w:val="single" w:sz="4" w:space="0" w:color="auto"/>
              <w:left w:val="single" w:sz="4" w:space="0" w:color="auto"/>
              <w:bottom w:val="single" w:sz="4" w:space="0" w:color="auto"/>
              <w:right w:val="single" w:sz="4" w:space="0" w:color="auto"/>
            </w:tcBorders>
            <w:vAlign w:val="center"/>
            <w:hideMark/>
          </w:tcPr>
          <w:p w14:paraId="77D24820" w14:textId="77777777" w:rsidR="00F61043" w:rsidRPr="004B4345" w:rsidRDefault="00F61043" w:rsidP="00986963">
            <w:pPr>
              <w:rPr>
                <w:ins w:id="46" w:author="Apple Inc." w:date="2025-03-28T10:57:00Z" w16du:dateUtc="2025-03-28T17:57:00Z"/>
                <w:rFonts w:ascii="Calibri" w:eastAsia="Times New Roman" w:hAnsi="Calibri" w:cs="Calibri"/>
                <w:color w:val="000000" w:themeColor="text1"/>
                <w:sz w:val="22"/>
                <w:szCs w:val="22"/>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5925E07F" w14:textId="77777777" w:rsidR="00F61043" w:rsidRPr="004B4345" w:rsidRDefault="00F61043" w:rsidP="00986963">
            <w:pPr>
              <w:rPr>
                <w:ins w:id="47" w:author="Apple Inc." w:date="2025-03-28T10:57:00Z" w16du:dateUtc="2025-03-28T17:57:00Z"/>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1D223F22" w14:textId="77777777" w:rsidR="00F61043" w:rsidRPr="004B4345" w:rsidRDefault="00F61043" w:rsidP="00986963">
            <w:pPr>
              <w:rPr>
                <w:ins w:id="48" w:author="Apple Inc." w:date="2025-03-28T10:57:00Z" w16du:dateUtc="2025-03-28T17:57:00Z"/>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5DCAA68" w14:textId="77777777" w:rsidR="00F61043" w:rsidRPr="004B4345" w:rsidRDefault="00F61043" w:rsidP="00986963">
            <w:pPr>
              <w:rPr>
                <w:ins w:id="49" w:author="Apple Inc." w:date="2025-03-28T10:57:00Z" w16du:dateUtc="2025-03-28T17:57:00Z"/>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3D823451" w14:textId="77777777" w:rsidR="00F61043" w:rsidRPr="004B4345" w:rsidRDefault="00F61043" w:rsidP="00986963">
            <w:pPr>
              <w:rPr>
                <w:ins w:id="50" w:author="Apple Inc." w:date="2025-03-28T10:57:00Z" w16du:dateUtc="2025-03-28T17:57:00Z"/>
                <w:rFonts w:ascii="Arial" w:eastAsia="Times New Roman" w:hAnsi="Arial" w:cs="Arial"/>
                <w:b/>
                <w:bCs/>
                <w:color w:val="000000" w:themeColor="text1"/>
                <w:sz w:val="18"/>
                <w:szCs w:val="18"/>
              </w:rPr>
            </w:pPr>
          </w:p>
        </w:tc>
        <w:tc>
          <w:tcPr>
            <w:tcW w:w="840" w:type="pct"/>
            <w:tcBorders>
              <w:top w:val="single" w:sz="4" w:space="0" w:color="auto"/>
              <w:left w:val="single" w:sz="4" w:space="0" w:color="auto"/>
              <w:bottom w:val="single" w:sz="4" w:space="0" w:color="auto"/>
              <w:right w:val="single" w:sz="4" w:space="0" w:color="auto"/>
            </w:tcBorders>
          </w:tcPr>
          <w:p w14:paraId="471DEDC7" w14:textId="77777777" w:rsidR="00F61043" w:rsidRPr="004B4345" w:rsidRDefault="00F61043" w:rsidP="00986963">
            <w:pPr>
              <w:rPr>
                <w:ins w:id="51" w:author="Apple Inc." w:date="2025-03-28T10:57:00Z" w16du:dateUtc="2025-03-28T17:57:00Z"/>
                <w:rFonts w:ascii="Arial" w:eastAsia="Times New Roman" w:hAnsi="Arial" w:cs="Arial"/>
                <w:b/>
                <w:bCs/>
                <w:color w:val="000000" w:themeColor="text1"/>
                <w:sz w:val="18"/>
                <w:szCs w:val="18"/>
              </w:rPr>
            </w:pPr>
            <w:ins w:id="52" w:author="Apple Inc." w:date="2025-03-28T10:57:00Z" w16du:dateUtc="2025-03-28T17:57:00Z">
              <w:r w:rsidRPr="004B4345">
                <w:rPr>
                  <w:rFonts w:ascii="Arial" w:eastAsia="Times New Roman" w:hAnsi="Arial" w:cs="Arial"/>
                  <w:b/>
                  <w:bCs/>
                  <w:color w:val="000000" w:themeColor="text1"/>
                  <w:sz w:val="18"/>
                  <w:szCs w:val="18"/>
                </w:rPr>
                <w:t>Tx leakage mapping to a suitable setpoint (PAPR is considered)</w:t>
              </w:r>
            </w:ins>
          </w:p>
        </w:tc>
      </w:tr>
      <w:tr w:rsidR="00F61043" w:rsidRPr="004B4345" w14:paraId="4F24B86D" w14:textId="77777777" w:rsidTr="00986963">
        <w:trPr>
          <w:trHeight w:val="300"/>
          <w:ins w:id="53"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44B302" w14:textId="77777777" w:rsidR="00F61043" w:rsidRPr="004B4345" w:rsidRDefault="00F61043" w:rsidP="00986963">
            <w:pPr>
              <w:jc w:val="center"/>
              <w:rPr>
                <w:ins w:id="54" w:author="Apple Inc." w:date="2025-03-28T10:57:00Z" w16du:dateUtc="2025-03-28T17:57:00Z"/>
                <w:rFonts w:ascii="Arial" w:eastAsia="Times New Roman" w:hAnsi="Arial" w:cs="Arial"/>
                <w:b/>
                <w:bCs/>
                <w:color w:val="000000" w:themeColor="text1"/>
                <w:sz w:val="18"/>
                <w:szCs w:val="18"/>
              </w:rPr>
            </w:pPr>
            <w:ins w:id="55" w:author="Apple Inc." w:date="2025-03-28T10:57:00Z" w16du:dateUtc="2025-03-28T17:57:00Z">
              <w:r w:rsidRPr="004B4345">
                <w:rPr>
                  <w:rFonts w:ascii="Arial" w:eastAsia="Times New Roman" w:hAnsi="Arial" w:cs="Arial"/>
                  <w:b/>
                  <w:bCs/>
                  <w:color w:val="000000" w:themeColor="text1"/>
                  <w:sz w:val="18"/>
                  <w:szCs w:val="18"/>
                </w:rPr>
                <w:t>PA out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39413CB" w14:textId="77777777" w:rsidR="00F61043" w:rsidRPr="004B4345" w:rsidRDefault="00F61043" w:rsidP="00986963">
            <w:pPr>
              <w:pStyle w:val="TAC"/>
              <w:rPr>
                <w:ins w:id="56" w:author="Apple Inc." w:date="2025-03-28T10:57:00Z" w16du:dateUtc="2025-03-28T17:57:00Z"/>
                <w:color w:val="000000" w:themeColor="text1"/>
              </w:rPr>
            </w:pPr>
            <w:ins w:id="57" w:author="Apple Inc." w:date="2025-03-28T10:57:00Z" w16du:dateUtc="2025-03-28T17:57:00Z">
              <w:r w:rsidRPr="004B4345">
                <w:rPr>
                  <w:color w:val="000000" w:themeColor="text1"/>
                </w:rPr>
                <w:t>27</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2C811D6" w14:textId="77777777" w:rsidR="00F61043" w:rsidRPr="004B4345" w:rsidRDefault="00F61043" w:rsidP="00986963">
            <w:pPr>
              <w:pStyle w:val="TAC"/>
              <w:rPr>
                <w:ins w:id="58" w:author="Apple Inc." w:date="2025-03-28T10:57:00Z" w16du:dateUtc="2025-03-28T17:57:00Z"/>
                <w:color w:val="000000" w:themeColor="text1"/>
              </w:rPr>
            </w:pPr>
            <w:ins w:id="59"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0611655" w14:textId="77777777" w:rsidR="00F61043" w:rsidRPr="004B4345" w:rsidRDefault="00F61043" w:rsidP="00986963">
            <w:pPr>
              <w:pStyle w:val="TAC"/>
              <w:rPr>
                <w:ins w:id="60" w:author="Apple Inc." w:date="2025-03-28T10:57:00Z" w16du:dateUtc="2025-03-28T17:57:00Z"/>
                <w:color w:val="000000" w:themeColor="text1"/>
              </w:rPr>
            </w:pPr>
            <w:ins w:id="61"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7A2A1AE" w14:textId="77777777" w:rsidR="00F61043" w:rsidRPr="004B4345" w:rsidRDefault="00F61043" w:rsidP="00986963">
            <w:pPr>
              <w:pStyle w:val="TAC"/>
              <w:rPr>
                <w:ins w:id="62" w:author="Apple Inc." w:date="2025-03-28T10:57:00Z" w16du:dateUtc="2025-03-28T17:57:00Z"/>
                <w:color w:val="000000" w:themeColor="text1"/>
              </w:rPr>
            </w:pPr>
            <w:ins w:id="63"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65217224" w14:textId="77777777" w:rsidR="00F61043" w:rsidRPr="004B4345" w:rsidRDefault="00F61043" w:rsidP="00986963">
            <w:pPr>
              <w:pStyle w:val="TAC"/>
              <w:rPr>
                <w:ins w:id="64" w:author="Apple Inc." w:date="2025-03-28T10:57:00Z" w16du:dateUtc="2025-03-28T17:57:00Z"/>
                <w:color w:val="000000" w:themeColor="text1"/>
              </w:rPr>
            </w:pPr>
            <w:ins w:id="65" w:author="Apple Inc." w:date="2025-03-28T10:57:00Z" w16du:dateUtc="2025-03-28T17:57:00Z">
              <w:r w:rsidRPr="004B4345">
                <w:rPr>
                  <w:color w:val="000000" w:themeColor="text1"/>
                </w:rPr>
                <w:t>-</w:t>
              </w:r>
            </w:ins>
          </w:p>
        </w:tc>
      </w:tr>
      <w:tr w:rsidR="00F61043" w:rsidRPr="004B4345" w14:paraId="724240A2" w14:textId="77777777" w:rsidTr="00986963">
        <w:trPr>
          <w:trHeight w:val="456"/>
          <w:ins w:id="66"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C41646" w14:textId="77777777" w:rsidR="00F61043" w:rsidRPr="004B4345" w:rsidRDefault="00F61043" w:rsidP="00986963">
            <w:pPr>
              <w:jc w:val="center"/>
              <w:rPr>
                <w:ins w:id="67" w:author="Apple Inc." w:date="2025-03-28T10:57:00Z" w16du:dateUtc="2025-03-28T17:57:00Z"/>
                <w:rFonts w:ascii="Arial" w:eastAsia="Times New Roman" w:hAnsi="Arial" w:cs="Arial"/>
                <w:b/>
                <w:bCs/>
                <w:color w:val="000000" w:themeColor="text1"/>
                <w:sz w:val="18"/>
                <w:szCs w:val="18"/>
              </w:rPr>
            </w:pPr>
            <w:ins w:id="68" w:author="Apple Inc." w:date="2025-03-28T10:57:00Z" w16du:dateUtc="2025-03-28T17:57:00Z">
              <w:r w:rsidRPr="004B4345">
                <w:rPr>
                  <w:rFonts w:ascii="Arial" w:eastAsia="Times New Roman" w:hAnsi="Arial" w:cs="Arial"/>
                  <w:b/>
                  <w:bCs/>
                  <w:color w:val="000000" w:themeColor="text1"/>
                  <w:sz w:val="18"/>
                  <w:szCs w:val="18"/>
                </w:rPr>
                <w:t>Duplexer isolation</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3974BC0" w14:textId="77777777" w:rsidR="00F61043" w:rsidRPr="004B4345" w:rsidRDefault="00F61043" w:rsidP="00986963">
            <w:pPr>
              <w:pStyle w:val="TAC"/>
              <w:rPr>
                <w:ins w:id="69" w:author="Apple Inc." w:date="2025-03-28T10:57:00Z" w16du:dateUtc="2025-03-28T17:57:00Z"/>
                <w:color w:val="000000" w:themeColor="text1"/>
              </w:rPr>
            </w:pPr>
            <w:ins w:id="70" w:author="Apple Inc." w:date="2025-03-28T10:57:00Z" w16du:dateUtc="2025-03-28T17:57:00Z">
              <w:r w:rsidRPr="004B4345">
                <w:rPr>
                  <w:color w:val="000000" w:themeColor="text1"/>
                </w:rPr>
                <w:t>50</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E41FA29" w14:textId="77777777" w:rsidR="00F61043" w:rsidRPr="004B4345" w:rsidRDefault="00F61043" w:rsidP="00986963">
            <w:pPr>
              <w:pStyle w:val="TAC"/>
              <w:rPr>
                <w:ins w:id="71" w:author="Apple Inc." w:date="2025-03-28T10:57:00Z" w16du:dateUtc="2025-03-28T17:57:00Z"/>
                <w:color w:val="000000" w:themeColor="text1"/>
              </w:rPr>
            </w:pPr>
            <w:ins w:id="72"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426E8EF" w14:textId="77777777" w:rsidR="00F61043" w:rsidRPr="004B4345" w:rsidRDefault="00F61043" w:rsidP="00986963">
            <w:pPr>
              <w:pStyle w:val="TAC"/>
              <w:rPr>
                <w:ins w:id="73" w:author="Apple Inc." w:date="2025-03-28T10:57:00Z" w16du:dateUtc="2025-03-28T17:57:00Z"/>
                <w:color w:val="000000" w:themeColor="text1"/>
              </w:rPr>
            </w:pPr>
            <w:ins w:id="74"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3C30433" w14:textId="77777777" w:rsidR="00F61043" w:rsidRPr="004B4345" w:rsidRDefault="00F61043" w:rsidP="00986963">
            <w:pPr>
              <w:pStyle w:val="TAC"/>
              <w:rPr>
                <w:ins w:id="75" w:author="Apple Inc." w:date="2025-03-28T10:57:00Z" w16du:dateUtc="2025-03-28T17:57:00Z"/>
                <w:color w:val="000000" w:themeColor="text1"/>
              </w:rPr>
            </w:pPr>
            <w:ins w:id="76"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3B84D73E" w14:textId="77777777" w:rsidR="00F61043" w:rsidRPr="004B4345" w:rsidRDefault="00F61043" w:rsidP="00986963">
            <w:pPr>
              <w:pStyle w:val="TAC"/>
              <w:rPr>
                <w:ins w:id="77" w:author="Apple Inc." w:date="2025-03-28T10:57:00Z" w16du:dateUtc="2025-03-28T17:57:00Z"/>
                <w:color w:val="000000" w:themeColor="text1"/>
              </w:rPr>
            </w:pPr>
            <w:ins w:id="78" w:author="Apple Inc." w:date="2025-03-28T10:57:00Z" w16du:dateUtc="2025-03-28T17:57:00Z">
              <w:r w:rsidRPr="004B4345">
                <w:rPr>
                  <w:color w:val="000000" w:themeColor="text1"/>
                </w:rPr>
                <w:t>-</w:t>
              </w:r>
            </w:ins>
          </w:p>
        </w:tc>
      </w:tr>
      <w:tr w:rsidR="00F61043" w:rsidRPr="004B4345" w14:paraId="097EA902" w14:textId="77777777" w:rsidTr="00986963">
        <w:trPr>
          <w:trHeight w:val="456"/>
          <w:ins w:id="79"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B68241" w14:textId="77777777" w:rsidR="00F61043" w:rsidRPr="004B4345" w:rsidRDefault="00F61043" w:rsidP="00986963">
            <w:pPr>
              <w:jc w:val="center"/>
              <w:rPr>
                <w:ins w:id="80" w:author="Apple Inc." w:date="2025-03-28T10:57:00Z" w16du:dateUtc="2025-03-28T17:57:00Z"/>
                <w:rFonts w:ascii="Arial" w:eastAsia="Times New Roman" w:hAnsi="Arial" w:cs="Arial"/>
                <w:b/>
                <w:bCs/>
                <w:color w:val="000000" w:themeColor="text1"/>
                <w:sz w:val="18"/>
                <w:szCs w:val="18"/>
              </w:rPr>
            </w:pPr>
            <w:ins w:id="81" w:author="Apple Inc." w:date="2025-03-28T10:57:00Z" w16du:dateUtc="2025-03-28T17:57:00Z">
              <w:r w:rsidRPr="004B4345">
                <w:rPr>
                  <w:rFonts w:ascii="Arial" w:eastAsia="Times New Roman" w:hAnsi="Arial" w:cs="Arial"/>
                  <w:b/>
                  <w:bCs/>
                  <w:color w:val="000000" w:themeColor="text1"/>
                  <w:sz w:val="18"/>
                  <w:szCs w:val="18"/>
                </w:rPr>
                <w:t>Rx Antenna input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EAFFE1C" w14:textId="77777777" w:rsidR="00F61043" w:rsidRPr="004B4345" w:rsidRDefault="00F61043" w:rsidP="00986963">
            <w:pPr>
              <w:pStyle w:val="TAC"/>
              <w:rPr>
                <w:ins w:id="82" w:author="Apple Inc." w:date="2025-03-28T10:57:00Z" w16du:dateUtc="2025-03-28T17:57:00Z"/>
                <w:color w:val="000000" w:themeColor="text1"/>
              </w:rPr>
            </w:pPr>
            <w:ins w:id="83"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0B453D0" w14:textId="77777777" w:rsidR="00F61043" w:rsidRPr="004B4345" w:rsidRDefault="00F61043" w:rsidP="00986963">
            <w:pPr>
              <w:pStyle w:val="TAC"/>
              <w:rPr>
                <w:ins w:id="84" w:author="Apple Inc." w:date="2025-03-28T10:57:00Z" w16du:dateUtc="2025-03-28T17:57:00Z"/>
                <w:color w:val="000000" w:themeColor="text1"/>
              </w:rPr>
            </w:pPr>
            <w:ins w:id="85" w:author="Apple Inc." w:date="2025-03-28T10:57:00Z" w16du:dateUtc="2025-03-28T17:57:00Z">
              <w:r w:rsidRPr="004B4345">
                <w:rPr>
                  <w:color w:val="000000" w:themeColor="text1"/>
                </w:rPr>
                <w:t>-97</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1000BA8" w14:textId="77777777" w:rsidR="00F61043" w:rsidRPr="004B4345" w:rsidRDefault="00F61043" w:rsidP="00986963">
            <w:pPr>
              <w:pStyle w:val="TAC"/>
              <w:rPr>
                <w:ins w:id="86" w:author="Apple Inc." w:date="2025-03-28T10:57:00Z" w16du:dateUtc="2025-03-28T17:57:00Z"/>
                <w:color w:val="000000" w:themeColor="text1"/>
              </w:rPr>
            </w:pPr>
            <w:ins w:id="87" w:author="Apple Inc." w:date="2025-03-28T10:57:00Z" w16du:dateUtc="2025-03-28T17:57:00Z">
              <w:r w:rsidRPr="004B4345">
                <w:rPr>
                  <w:color w:val="000000" w:themeColor="text1"/>
                </w:rPr>
                <w:t>-92.3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9CC159B" w14:textId="77777777" w:rsidR="00F61043" w:rsidRPr="004B4345" w:rsidRDefault="00F61043" w:rsidP="00986963">
            <w:pPr>
              <w:pStyle w:val="TAC"/>
              <w:rPr>
                <w:ins w:id="88" w:author="Apple Inc." w:date="2025-03-28T10:57:00Z" w16du:dateUtc="2025-03-28T17:57:00Z"/>
                <w:color w:val="000000" w:themeColor="text1"/>
              </w:rPr>
            </w:pPr>
            <w:ins w:id="89"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6565B286" w14:textId="77777777" w:rsidR="00F61043" w:rsidRPr="004B4345" w:rsidRDefault="00F61043" w:rsidP="00986963">
            <w:pPr>
              <w:pStyle w:val="TAC"/>
              <w:rPr>
                <w:ins w:id="90" w:author="Apple Inc." w:date="2025-03-28T10:57:00Z" w16du:dateUtc="2025-03-28T17:57:00Z"/>
                <w:color w:val="000000" w:themeColor="text1"/>
              </w:rPr>
            </w:pPr>
            <w:ins w:id="91" w:author="Apple Inc." w:date="2025-03-28T10:57:00Z" w16du:dateUtc="2025-03-28T17:57:00Z">
              <w:r w:rsidRPr="004B4345">
                <w:rPr>
                  <w:color w:val="000000" w:themeColor="text1"/>
                </w:rPr>
                <w:t>-</w:t>
              </w:r>
            </w:ins>
          </w:p>
        </w:tc>
      </w:tr>
      <w:tr w:rsidR="00F61043" w:rsidRPr="004B4345" w14:paraId="435C5666" w14:textId="77777777" w:rsidTr="00986963">
        <w:trPr>
          <w:trHeight w:val="456"/>
          <w:ins w:id="92"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265B89" w14:textId="77777777" w:rsidR="00F61043" w:rsidRPr="004B4345" w:rsidRDefault="00F61043" w:rsidP="00986963">
            <w:pPr>
              <w:jc w:val="center"/>
              <w:rPr>
                <w:ins w:id="93" w:author="Apple Inc." w:date="2025-03-28T10:57:00Z" w16du:dateUtc="2025-03-28T17:57:00Z"/>
                <w:rFonts w:ascii="Arial" w:eastAsia="Times New Roman" w:hAnsi="Arial" w:cs="Arial"/>
                <w:b/>
                <w:bCs/>
                <w:color w:val="000000" w:themeColor="text1"/>
                <w:sz w:val="18"/>
                <w:szCs w:val="18"/>
              </w:rPr>
            </w:pPr>
            <w:ins w:id="94" w:author="Apple Inc." w:date="2025-03-28T10:57:00Z" w16du:dateUtc="2025-03-28T17:57:00Z">
              <w:r w:rsidRPr="004B4345">
                <w:rPr>
                  <w:rFonts w:ascii="Arial" w:eastAsia="Times New Roman" w:hAnsi="Arial" w:cs="Arial"/>
                  <w:b/>
                  <w:bCs/>
                  <w:color w:val="000000" w:themeColor="text1"/>
                  <w:sz w:val="18"/>
                  <w:szCs w:val="18"/>
                </w:rPr>
                <w:t>FE loss</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9927E3E" w14:textId="77777777" w:rsidR="00F61043" w:rsidRPr="004B4345" w:rsidRDefault="00F61043" w:rsidP="00986963">
            <w:pPr>
              <w:pStyle w:val="TAC"/>
              <w:rPr>
                <w:ins w:id="95" w:author="Apple Inc." w:date="2025-03-28T10:57:00Z" w16du:dateUtc="2025-03-28T17:57:00Z"/>
                <w:color w:val="000000" w:themeColor="text1"/>
              </w:rPr>
            </w:pPr>
            <w:ins w:id="96"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4020ACF" w14:textId="77777777" w:rsidR="00F61043" w:rsidRPr="004B4345" w:rsidRDefault="00F61043" w:rsidP="00986963">
            <w:pPr>
              <w:pStyle w:val="TAC"/>
              <w:rPr>
                <w:ins w:id="97" w:author="Apple Inc." w:date="2025-03-28T10:57:00Z" w16du:dateUtc="2025-03-28T17:57:00Z"/>
                <w:color w:val="000000" w:themeColor="text1"/>
              </w:rPr>
            </w:pPr>
            <w:ins w:id="98" w:author="Apple Inc." w:date="2025-03-28T10:57:00Z" w16du:dateUtc="2025-03-28T17:57:00Z">
              <w:r w:rsidRPr="004B4345">
                <w:rPr>
                  <w:color w:val="000000" w:themeColor="text1"/>
                </w:rPr>
                <w:t>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D656B75" w14:textId="77777777" w:rsidR="00F61043" w:rsidRPr="004B4345" w:rsidRDefault="00F61043" w:rsidP="00986963">
            <w:pPr>
              <w:pStyle w:val="TAC"/>
              <w:rPr>
                <w:ins w:id="99" w:author="Apple Inc." w:date="2025-03-28T10:57:00Z" w16du:dateUtc="2025-03-28T17:57:00Z"/>
                <w:color w:val="000000" w:themeColor="text1"/>
              </w:rPr>
            </w:pPr>
            <w:ins w:id="100" w:author="Apple Inc." w:date="2025-03-28T10:57:00Z" w16du:dateUtc="2025-03-28T17:57:00Z">
              <w:r w:rsidRPr="004B4345">
                <w:rPr>
                  <w:color w:val="000000" w:themeColor="text1"/>
                </w:rPr>
                <w:t>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6D8538D" w14:textId="77777777" w:rsidR="00F61043" w:rsidRPr="004B4345" w:rsidRDefault="00F61043" w:rsidP="00986963">
            <w:pPr>
              <w:pStyle w:val="TAC"/>
              <w:rPr>
                <w:ins w:id="101" w:author="Apple Inc." w:date="2025-03-28T10:57:00Z" w16du:dateUtc="2025-03-28T17:57:00Z"/>
                <w:color w:val="000000" w:themeColor="text1"/>
              </w:rPr>
            </w:pPr>
            <w:ins w:id="102"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740A1F36" w14:textId="77777777" w:rsidR="00F61043" w:rsidRPr="004B4345" w:rsidRDefault="00F61043" w:rsidP="00986963">
            <w:pPr>
              <w:pStyle w:val="TAC"/>
              <w:rPr>
                <w:ins w:id="103" w:author="Apple Inc." w:date="2025-03-28T10:57:00Z" w16du:dateUtc="2025-03-28T17:57:00Z"/>
                <w:color w:val="000000" w:themeColor="text1"/>
              </w:rPr>
            </w:pPr>
            <w:ins w:id="104" w:author="Apple Inc." w:date="2025-03-28T10:57:00Z" w16du:dateUtc="2025-03-28T17:57:00Z">
              <w:r w:rsidRPr="004B4345">
                <w:rPr>
                  <w:color w:val="000000" w:themeColor="text1"/>
                </w:rPr>
                <w:t>-</w:t>
              </w:r>
            </w:ins>
          </w:p>
        </w:tc>
      </w:tr>
      <w:tr w:rsidR="00F61043" w:rsidRPr="004B4345" w14:paraId="1EED942C" w14:textId="77777777" w:rsidTr="00986963">
        <w:trPr>
          <w:trHeight w:val="456"/>
          <w:ins w:id="105"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86B6397" w14:textId="77777777" w:rsidR="00F61043" w:rsidRPr="004B4345" w:rsidRDefault="00F61043" w:rsidP="00986963">
            <w:pPr>
              <w:jc w:val="center"/>
              <w:rPr>
                <w:ins w:id="106" w:author="Apple Inc." w:date="2025-03-28T10:57:00Z" w16du:dateUtc="2025-03-28T17:57:00Z"/>
                <w:rFonts w:ascii="Arial" w:eastAsia="Times New Roman" w:hAnsi="Arial" w:cs="Arial"/>
                <w:b/>
                <w:bCs/>
                <w:color w:val="000000" w:themeColor="text1"/>
                <w:sz w:val="18"/>
                <w:szCs w:val="18"/>
              </w:rPr>
            </w:pPr>
            <w:ins w:id="107" w:author="Apple Inc." w:date="2025-03-28T10:57:00Z" w16du:dateUtc="2025-03-28T17:57:00Z">
              <w:r w:rsidRPr="004B4345">
                <w:rPr>
                  <w:rFonts w:ascii="Arial" w:eastAsia="Times New Roman" w:hAnsi="Arial" w:cs="Arial"/>
                  <w:b/>
                  <w:bCs/>
                  <w:color w:val="000000" w:themeColor="text1"/>
                  <w:sz w:val="18"/>
                  <w:szCs w:val="18"/>
                </w:rPr>
                <w:t>Duplexer output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AD87E35" w14:textId="77777777" w:rsidR="00F61043" w:rsidRPr="004B4345" w:rsidRDefault="00F61043" w:rsidP="00986963">
            <w:pPr>
              <w:pStyle w:val="TAC"/>
              <w:rPr>
                <w:ins w:id="108" w:author="Apple Inc." w:date="2025-03-28T10:57:00Z" w16du:dateUtc="2025-03-28T17:57:00Z"/>
                <w:b/>
                <w:bCs/>
                <w:color w:val="000000" w:themeColor="text1"/>
              </w:rPr>
            </w:pPr>
            <w:ins w:id="109" w:author="Apple Inc." w:date="2025-03-28T10:57:00Z" w16du:dateUtc="2025-03-28T17:57:00Z">
              <w:r w:rsidRPr="004B4345">
                <w:rPr>
                  <w:b/>
                  <w:bCs/>
                  <w:color w:val="000000" w:themeColor="text1"/>
                </w:rPr>
                <w:t>-23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E6E95BD" w14:textId="77777777" w:rsidR="00F61043" w:rsidRPr="004B4345" w:rsidRDefault="00F61043" w:rsidP="00986963">
            <w:pPr>
              <w:pStyle w:val="TAC"/>
              <w:rPr>
                <w:ins w:id="110" w:author="Apple Inc." w:date="2025-03-28T10:57:00Z" w16du:dateUtc="2025-03-28T17:57:00Z"/>
                <w:b/>
                <w:bCs/>
                <w:color w:val="000000" w:themeColor="text1"/>
              </w:rPr>
            </w:pPr>
            <w:ins w:id="111" w:author="Apple Inc." w:date="2025-03-28T10:57:00Z" w16du:dateUtc="2025-03-28T17:57:00Z">
              <w:r w:rsidRPr="004B4345">
                <w:rPr>
                  <w:b/>
                  <w:bCs/>
                  <w:color w:val="000000" w:themeColor="text1"/>
                </w:rPr>
                <w:t>-101</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3734F60" w14:textId="77777777" w:rsidR="00F61043" w:rsidRPr="004B4345" w:rsidRDefault="00F61043" w:rsidP="00986963">
            <w:pPr>
              <w:pStyle w:val="TAC"/>
              <w:rPr>
                <w:ins w:id="112" w:author="Apple Inc." w:date="2025-03-28T10:57:00Z" w16du:dateUtc="2025-03-28T17:57:00Z"/>
                <w:b/>
                <w:bCs/>
                <w:color w:val="000000" w:themeColor="text1"/>
              </w:rPr>
            </w:pPr>
            <w:ins w:id="113" w:author="Apple Inc." w:date="2025-03-28T10:57:00Z" w16du:dateUtc="2025-03-28T17:57:00Z">
              <w:r w:rsidRPr="004B4345">
                <w:rPr>
                  <w:b/>
                  <w:bCs/>
                  <w:color w:val="000000" w:themeColor="text1"/>
                </w:rPr>
                <w:t>-96.3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9B8D5F0" w14:textId="77777777" w:rsidR="00F61043" w:rsidRPr="004B4345" w:rsidRDefault="00F61043" w:rsidP="00986963">
            <w:pPr>
              <w:pStyle w:val="TAC"/>
              <w:rPr>
                <w:ins w:id="114" w:author="Apple Inc." w:date="2025-03-28T10:57:00Z" w16du:dateUtc="2025-03-28T17:57:00Z"/>
                <w:color w:val="000000" w:themeColor="text1"/>
              </w:rPr>
            </w:pPr>
            <w:ins w:id="115"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72F43DA3" w14:textId="77777777" w:rsidR="00F61043" w:rsidRPr="004B4345" w:rsidRDefault="00F61043" w:rsidP="00986963">
            <w:pPr>
              <w:pStyle w:val="TAC"/>
              <w:rPr>
                <w:ins w:id="116" w:author="Apple Inc." w:date="2025-03-28T10:57:00Z" w16du:dateUtc="2025-03-28T17:57:00Z"/>
                <w:color w:val="000000" w:themeColor="text1"/>
              </w:rPr>
            </w:pPr>
            <w:ins w:id="117" w:author="Apple Inc." w:date="2025-03-28T10:57:00Z" w16du:dateUtc="2025-03-28T17:57:00Z">
              <w:r w:rsidRPr="004B4345">
                <w:rPr>
                  <w:color w:val="000000" w:themeColor="text1"/>
                </w:rPr>
                <w:t>-</w:t>
              </w:r>
            </w:ins>
          </w:p>
        </w:tc>
      </w:tr>
      <w:tr w:rsidR="00F61043" w:rsidRPr="004B4345" w14:paraId="3FE355EC" w14:textId="77777777" w:rsidTr="00986963">
        <w:trPr>
          <w:trHeight w:val="456"/>
          <w:ins w:id="118"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B5A1C80" w14:textId="77777777" w:rsidR="00F61043" w:rsidRPr="004B4345" w:rsidRDefault="00F61043" w:rsidP="00986963">
            <w:pPr>
              <w:jc w:val="center"/>
              <w:rPr>
                <w:ins w:id="119" w:author="Apple Inc." w:date="2025-03-28T10:57:00Z" w16du:dateUtc="2025-03-28T17:57:00Z"/>
                <w:rFonts w:ascii="Arial" w:eastAsia="Times New Roman" w:hAnsi="Arial" w:cs="Arial"/>
                <w:b/>
                <w:bCs/>
                <w:color w:val="000000" w:themeColor="text1"/>
                <w:sz w:val="18"/>
                <w:szCs w:val="18"/>
              </w:rPr>
            </w:pPr>
            <w:ins w:id="120" w:author="Apple Inc." w:date="2025-03-28T10:57:00Z" w16du:dateUtc="2025-03-28T17:57:00Z">
              <w:r w:rsidRPr="004B4345">
                <w:rPr>
                  <w:rFonts w:ascii="Arial" w:eastAsia="Times New Roman" w:hAnsi="Arial" w:cs="Arial"/>
                  <w:b/>
                  <w:bCs/>
                  <w:color w:val="000000" w:themeColor="text1"/>
                  <w:sz w:val="18"/>
                  <w:szCs w:val="18"/>
                </w:rPr>
                <w:t>LPF attenuation</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B041D09" w14:textId="77777777" w:rsidR="00F61043" w:rsidRPr="004B4345" w:rsidRDefault="00F61043" w:rsidP="00986963">
            <w:pPr>
              <w:pStyle w:val="TAC"/>
              <w:rPr>
                <w:ins w:id="121" w:author="Apple Inc." w:date="2025-03-28T10:57:00Z" w16du:dateUtc="2025-03-28T17:57:00Z"/>
                <w:color w:val="000000" w:themeColor="text1"/>
              </w:rPr>
            </w:pPr>
            <w:ins w:id="122" w:author="Apple Inc." w:date="2025-03-28T10:57:00Z" w16du:dateUtc="2025-03-28T17:57:00Z">
              <w:r w:rsidRPr="004B4345">
                <w:rPr>
                  <w:color w:val="000000" w:themeColor="text1"/>
                </w:rPr>
                <w:t>13.4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7DAC780" w14:textId="77777777" w:rsidR="00F61043" w:rsidRPr="004B4345" w:rsidRDefault="00F61043" w:rsidP="00986963">
            <w:pPr>
              <w:pStyle w:val="TAC"/>
              <w:rPr>
                <w:ins w:id="123" w:author="Apple Inc." w:date="2025-03-28T10:57:00Z" w16du:dateUtc="2025-03-28T17:57:00Z"/>
                <w:color w:val="000000" w:themeColor="text1"/>
              </w:rPr>
            </w:pPr>
            <w:ins w:id="124" w:author="Apple Inc." w:date="2025-03-28T10:57:00Z" w16du:dateUtc="2025-03-28T17:57:00Z">
              <w:r w:rsidRPr="004B4345">
                <w:rPr>
                  <w:color w:val="000000" w:themeColor="text1"/>
                </w:rPr>
                <w:t>1</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F243C43" w14:textId="77777777" w:rsidR="00F61043" w:rsidRPr="004B4345" w:rsidRDefault="00F61043" w:rsidP="00986963">
            <w:pPr>
              <w:pStyle w:val="TAC"/>
              <w:rPr>
                <w:ins w:id="125" w:author="Apple Inc." w:date="2025-03-28T10:57:00Z" w16du:dateUtc="2025-03-28T17:57:00Z"/>
                <w:color w:val="000000" w:themeColor="text1"/>
              </w:rPr>
            </w:pPr>
            <w:ins w:id="126" w:author="Apple Inc." w:date="2025-03-28T10:57:00Z" w16du:dateUtc="2025-03-28T17:57:00Z">
              <w:r w:rsidRPr="004B4345">
                <w:rPr>
                  <w:color w:val="000000" w:themeColor="text1"/>
                </w:rPr>
                <w:t>1</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C28AA1B" w14:textId="77777777" w:rsidR="00F61043" w:rsidRPr="004B4345" w:rsidRDefault="00F61043" w:rsidP="00986963">
            <w:pPr>
              <w:pStyle w:val="TAC"/>
              <w:rPr>
                <w:ins w:id="127" w:author="Apple Inc." w:date="2025-03-28T10:57:00Z" w16du:dateUtc="2025-03-28T17:57:00Z"/>
                <w:color w:val="000000" w:themeColor="text1"/>
              </w:rPr>
            </w:pPr>
            <w:ins w:id="128"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6F12D0DB" w14:textId="77777777" w:rsidR="00F61043" w:rsidRPr="004B4345" w:rsidRDefault="00F61043" w:rsidP="00986963">
            <w:pPr>
              <w:pStyle w:val="TAC"/>
              <w:rPr>
                <w:ins w:id="129" w:author="Apple Inc." w:date="2025-03-28T10:57:00Z" w16du:dateUtc="2025-03-28T17:57:00Z"/>
                <w:color w:val="000000" w:themeColor="text1"/>
              </w:rPr>
            </w:pPr>
            <w:ins w:id="130" w:author="Apple Inc." w:date="2025-03-28T10:57:00Z" w16du:dateUtc="2025-03-28T17:57:00Z">
              <w:r w:rsidRPr="004B4345">
                <w:rPr>
                  <w:color w:val="000000" w:themeColor="text1"/>
                </w:rPr>
                <w:t>-</w:t>
              </w:r>
            </w:ins>
          </w:p>
        </w:tc>
      </w:tr>
      <w:tr w:rsidR="00F61043" w:rsidRPr="004B4345" w14:paraId="06AA65B6" w14:textId="77777777" w:rsidTr="00986963">
        <w:trPr>
          <w:trHeight w:val="732"/>
          <w:ins w:id="131"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641C06" w14:textId="77777777" w:rsidR="00F61043" w:rsidRPr="004B4345" w:rsidRDefault="00F61043" w:rsidP="00986963">
            <w:pPr>
              <w:jc w:val="center"/>
              <w:rPr>
                <w:ins w:id="132" w:author="Apple Inc." w:date="2025-03-28T10:57:00Z" w16du:dateUtc="2025-03-28T17:57:00Z"/>
                <w:rFonts w:ascii="Arial" w:eastAsia="Times New Roman" w:hAnsi="Arial" w:cs="Arial"/>
                <w:b/>
                <w:bCs/>
                <w:color w:val="000000" w:themeColor="text1"/>
                <w:sz w:val="18"/>
                <w:szCs w:val="18"/>
              </w:rPr>
            </w:pPr>
            <w:ins w:id="133" w:author="Apple Inc." w:date="2025-03-28T10:57:00Z" w16du:dateUtc="2025-03-28T17:57:00Z">
              <w:r w:rsidRPr="004B4345">
                <w:rPr>
                  <w:rFonts w:ascii="Arial" w:eastAsia="Times New Roman" w:hAnsi="Arial" w:cs="Arial"/>
                  <w:b/>
                  <w:bCs/>
                  <w:color w:val="000000" w:themeColor="text1"/>
                  <w:sz w:val="18"/>
                  <w:szCs w:val="18"/>
                </w:rPr>
                <w:t>LPF output (dBm)</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E93CB21" w14:textId="77777777" w:rsidR="00F61043" w:rsidRPr="004B4345" w:rsidRDefault="00F61043" w:rsidP="00986963">
            <w:pPr>
              <w:pStyle w:val="TAC"/>
              <w:rPr>
                <w:ins w:id="134" w:author="Apple Inc." w:date="2025-03-28T10:57:00Z" w16du:dateUtc="2025-03-28T17:57:00Z"/>
                <w:b/>
                <w:bCs/>
                <w:color w:val="000000" w:themeColor="text1"/>
              </w:rPr>
            </w:pPr>
            <w:ins w:id="135" w:author="Apple Inc." w:date="2025-03-28T10:57:00Z" w16du:dateUtc="2025-03-28T17:57:00Z">
              <w:r w:rsidRPr="004B4345">
                <w:rPr>
                  <w:b/>
                  <w:bCs/>
                  <w:color w:val="000000" w:themeColor="text1"/>
                </w:rPr>
                <w:t>-36.4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6E46643" w14:textId="77777777" w:rsidR="00F61043" w:rsidRPr="004B4345" w:rsidRDefault="00F61043" w:rsidP="00986963">
            <w:pPr>
              <w:pStyle w:val="TAC"/>
              <w:rPr>
                <w:ins w:id="136" w:author="Apple Inc." w:date="2025-03-28T10:57:00Z" w16du:dateUtc="2025-03-28T17:57:00Z"/>
                <w:b/>
                <w:bCs/>
                <w:color w:val="000000" w:themeColor="text1"/>
              </w:rPr>
            </w:pPr>
            <w:ins w:id="137" w:author="Apple Inc." w:date="2025-03-28T10:57:00Z" w16du:dateUtc="2025-03-28T17:57:00Z">
              <w:r w:rsidRPr="004B4345">
                <w:rPr>
                  <w:b/>
                  <w:bCs/>
                  <w:color w:val="000000" w:themeColor="text1"/>
                </w:rPr>
                <w:t>-102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333F7CD" w14:textId="77777777" w:rsidR="00F61043" w:rsidRPr="004B4345" w:rsidRDefault="00F61043" w:rsidP="00986963">
            <w:pPr>
              <w:pStyle w:val="TAC"/>
              <w:rPr>
                <w:ins w:id="138" w:author="Apple Inc." w:date="2025-03-28T10:57:00Z" w16du:dateUtc="2025-03-28T17:57:00Z"/>
                <w:b/>
                <w:bCs/>
                <w:color w:val="000000" w:themeColor="text1"/>
              </w:rPr>
            </w:pPr>
            <w:ins w:id="139" w:author="Apple Inc." w:date="2025-03-28T10:57:00Z" w16du:dateUtc="2025-03-28T17:57:00Z">
              <w:r w:rsidRPr="004B4345">
                <w:rPr>
                  <w:b/>
                  <w:bCs/>
                  <w:color w:val="000000" w:themeColor="text1"/>
                </w:rPr>
                <w:t>-97.3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BB636AF" w14:textId="77777777" w:rsidR="00F61043" w:rsidRPr="004B4345" w:rsidRDefault="00F61043" w:rsidP="00986963">
            <w:pPr>
              <w:pStyle w:val="TAC"/>
              <w:rPr>
                <w:ins w:id="140" w:author="Apple Inc." w:date="2025-03-28T10:57:00Z" w16du:dateUtc="2025-03-28T17:57:00Z"/>
                <w:color w:val="000000" w:themeColor="text1"/>
              </w:rPr>
            </w:pPr>
            <w:ins w:id="141"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285CAECB" w14:textId="77777777" w:rsidR="00F61043" w:rsidRPr="004B4345" w:rsidRDefault="00F61043" w:rsidP="00986963">
            <w:pPr>
              <w:pStyle w:val="TAC"/>
              <w:rPr>
                <w:ins w:id="142" w:author="Apple Inc." w:date="2025-03-28T10:57:00Z" w16du:dateUtc="2025-03-28T17:57:00Z"/>
                <w:color w:val="000000" w:themeColor="text1"/>
              </w:rPr>
            </w:pPr>
            <w:ins w:id="143" w:author="Apple Inc." w:date="2025-03-28T10:57:00Z" w16du:dateUtc="2025-03-28T17:57:00Z">
              <w:r w:rsidRPr="004B4345">
                <w:rPr>
                  <w:color w:val="000000" w:themeColor="text1"/>
                </w:rPr>
                <w:t>-</w:t>
              </w:r>
            </w:ins>
          </w:p>
        </w:tc>
      </w:tr>
      <w:tr w:rsidR="00F61043" w:rsidRPr="004B4345" w14:paraId="352E5D2A" w14:textId="77777777" w:rsidTr="00986963">
        <w:trPr>
          <w:trHeight w:val="468"/>
          <w:ins w:id="144"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0CA0ED" w14:textId="77777777" w:rsidR="00F61043" w:rsidRPr="004B4345" w:rsidRDefault="00F61043" w:rsidP="00986963">
            <w:pPr>
              <w:jc w:val="center"/>
              <w:rPr>
                <w:ins w:id="145" w:author="Apple Inc." w:date="2025-03-28T10:57:00Z" w16du:dateUtc="2025-03-28T17:57:00Z"/>
                <w:rFonts w:ascii="Arial" w:eastAsia="Times New Roman" w:hAnsi="Arial" w:cs="Arial"/>
                <w:color w:val="000000" w:themeColor="text1"/>
                <w:sz w:val="18"/>
                <w:szCs w:val="18"/>
              </w:rPr>
            </w:pPr>
            <w:ins w:id="146" w:author="Apple Inc." w:date="2025-03-28T10:57:00Z" w16du:dateUtc="2025-03-28T17:57:00Z">
              <w:r w:rsidRPr="004B4345">
                <w:rPr>
                  <w:rFonts w:ascii="Arial" w:eastAsia="Times New Roman" w:hAnsi="Arial" w:cs="Arial"/>
                  <w:bCs/>
                  <w:color w:val="000000" w:themeColor="text1"/>
                  <w:sz w:val="18"/>
                  <w:szCs w:val="18"/>
                </w:rPr>
                <w:t>Noise floor for basic REFSENS</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9868B93" w14:textId="77777777" w:rsidR="00F61043" w:rsidRPr="004B4345" w:rsidRDefault="00F61043" w:rsidP="00986963">
            <w:pPr>
              <w:pStyle w:val="TAC"/>
              <w:rPr>
                <w:ins w:id="147" w:author="Apple Inc." w:date="2025-03-28T10:57:00Z" w16du:dateUtc="2025-03-28T17:57:00Z"/>
                <w:bCs/>
                <w:color w:val="000000" w:themeColor="text1"/>
              </w:rPr>
            </w:pPr>
            <w:ins w:id="148"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9A55A52" w14:textId="77777777" w:rsidR="00F61043" w:rsidRPr="004B4345" w:rsidRDefault="00F61043" w:rsidP="00986963">
            <w:pPr>
              <w:pStyle w:val="TAC"/>
              <w:rPr>
                <w:ins w:id="149" w:author="Apple Inc." w:date="2025-03-28T10:57:00Z" w16du:dateUtc="2025-03-28T17:57:00Z"/>
                <w:bCs/>
                <w:color w:val="000000" w:themeColor="text1"/>
              </w:rPr>
            </w:pPr>
            <w:ins w:id="150"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786E669" w14:textId="77777777" w:rsidR="00F61043" w:rsidRPr="004B4345" w:rsidRDefault="00F61043" w:rsidP="00986963">
            <w:pPr>
              <w:pStyle w:val="TAC"/>
              <w:rPr>
                <w:ins w:id="151" w:author="Apple Inc." w:date="2025-03-28T10:57:00Z" w16du:dateUtc="2025-03-28T17:57:00Z"/>
                <w:bCs/>
                <w:color w:val="000000" w:themeColor="text1"/>
              </w:rPr>
            </w:pPr>
            <w:ins w:id="152"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D423631" w14:textId="77777777" w:rsidR="00F61043" w:rsidRPr="004B4345" w:rsidRDefault="00F61043" w:rsidP="00986963">
            <w:pPr>
              <w:pStyle w:val="TAC"/>
              <w:rPr>
                <w:ins w:id="153" w:author="Apple Inc." w:date="2025-03-28T10:57:00Z" w16du:dateUtc="2025-03-28T17:57:00Z"/>
                <w:color w:val="000000" w:themeColor="text1"/>
              </w:rPr>
            </w:pPr>
            <w:ins w:id="154" w:author="Apple Inc." w:date="2025-03-28T10:57:00Z" w16du:dateUtc="2025-03-28T17:57:00Z">
              <w:r w:rsidRPr="004B4345">
                <w:rPr>
                  <w:bCs/>
                  <w:color w:val="000000" w:themeColor="text1"/>
                </w:rPr>
                <w:t>-101</w:t>
              </w:r>
            </w:ins>
          </w:p>
        </w:tc>
        <w:tc>
          <w:tcPr>
            <w:tcW w:w="840" w:type="pct"/>
            <w:tcBorders>
              <w:top w:val="single" w:sz="4" w:space="0" w:color="auto"/>
              <w:left w:val="single" w:sz="4" w:space="0" w:color="auto"/>
              <w:bottom w:val="single" w:sz="4" w:space="0" w:color="auto"/>
              <w:right w:val="single" w:sz="4" w:space="0" w:color="auto"/>
            </w:tcBorders>
            <w:vAlign w:val="center"/>
          </w:tcPr>
          <w:p w14:paraId="3025CCCB" w14:textId="77777777" w:rsidR="00F61043" w:rsidRPr="004B4345" w:rsidRDefault="00F61043" w:rsidP="00986963">
            <w:pPr>
              <w:pStyle w:val="TAC"/>
              <w:rPr>
                <w:ins w:id="155" w:author="Apple Inc." w:date="2025-03-28T10:57:00Z" w16du:dateUtc="2025-03-28T17:57:00Z"/>
                <w:bCs/>
                <w:color w:val="000000" w:themeColor="text1"/>
              </w:rPr>
            </w:pPr>
            <w:ins w:id="156" w:author="Apple Inc." w:date="2025-03-28T10:57:00Z" w16du:dateUtc="2025-03-28T17:57:00Z">
              <w:r w:rsidRPr="004B4345">
                <w:rPr>
                  <w:color w:val="000000" w:themeColor="text1"/>
                </w:rPr>
                <w:t>-</w:t>
              </w:r>
            </w:ins>
          </w:p>
        </w:tc>
      </w:tr>
      <w:tr w:rsidR="00F61043" w:rsidRPr="004B4345" w14:paraId="7C49BDAF" w14:textId="77777777" w:rsidTr="00986963">
        <w:trPr>
          <w:trHeight w:val="864"/>
          <w:ins w:id="157"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B8F0CB" w14:textId="77777777" w:rsidR="00F61043" w:rsidRPr="004B4345" w:rsidRDefault="00F61043" w:rsidP="00986963">
            <w:pPr>
              <w:jc w:val="center"/>
              <w:rPr>
                <w:ins w:id="158" w:author="Apple Inc." w:date="2025-03-28T10:57:00Z" w16du:dateUtc="2025-03-28T17:57:00Z"/>
                <w:rFonts w:ascii="Arial" w:eastAsia="Times New Roman" w:hAnsi="Arial" w:cs="Arial"/>
                <w:b/>
                <w:color w:val="000000" w:themeColor="text1"/>
                <w:sz w:val="18"/>
                <w:szCs w:val="18"/>
              </w:rPr>
            </w:pPr>
            <w:ins w:id="159" w:author="Apple Inc." w:date="2025-03-28T10:57:00Z" w16du:dateUtc="2025-03-28T17:57:00Z">
              <w:r w:rsidRPr="004B4345">
                <w:rPr>
                  <w:rFonts w:ascii="Arial" w:eastAsia="Times New Roman" w:hAnsi="Arial" w:cs="Arial"/>
                  <w:b/>
                  <w:color w:val="000000" w:themeColor="text1"/>
                  <w:sz w:val="18"/>
                  <w:szCs w:val="18"/>
                </w:rPr>
                <w:t>NF increase due to AGC adjustment</w:t>
              </w:r>
            </w:ins>
          </w:p>
          <w:p w14:paraId="27FA821A" w14:textId="77777777" w:rsidR="00F61043" w:rsidRPr="004B4345" w:rsidRDefault="00F61043" w:rsidP="00986963">
            <w:pPr>
              <w:jc w:val="center"/>
              <w:rPr>
                <w:ins w:id="160" w:author="Apple Inc." w:date="2025-03-28T10:57:00Z" w16du:dateUtc="2025-03-28T17:57:00Z"/>
                <w:rFonts w:ascii="Arial" w:eastAsia="Times New Roman" w:hAnsi="Arial" w:cs="Arial"/>
                <w:color w:val="000000" w:themeColor="text1"/>
                <w:sz w:val="18"/>
                <w:szCs w:val="18"/>
              </w:rPr>
            </w:pPr>
            <w:ins w:id="161" w:author="Apple Inc." w:date="2025-03-28T10:57:00Z" w16du:dateUtc="2025-03-28T17:57:00Z">
              <w:r w:rsidRPr="004B4345">
                <w:rPr>
                  <w:rFonts w:ascii="Arial" w:eastAsia="Times New Roman" w:hAnsi="Arial" w:cs="Arial"/>
                  <w:b/>
                  <w:color w:val="000000" w:themeColor="text1"/>
                  <w:sz w:val="18"/>
                  <w:szCs w:val="18"/>
                </w:rPr>
                <w:t>(including effects due to ADC setpoint adjustment)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05DD791" w14:textId="77777777" w:rsidR="00F61043" w:rsidRPr="004B4345" w:rsidRDefault="00F61043" w:rsidP="00986963">
            <w:pPr>
              <w:pStyle w:val="TAC"/>
              <w:rPr>
                <w:ins w:id="162" w:author="Apple Inc." w:date="2025-03-28T10:57:00Z" w16du:dateUtc="2025-03-28T17:57:00Z"/>
                <w:bCs/>
                <w:color w:val="000000" w:themeColor="text1"/>
              </w:rPr>
            </w:pPr>
            <w:ins w:id="163"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B23B163" w14:textId="77777777" w:rsidR="00F61043" w:rsidRPr="004B4345" w:rsidRDefault="00F61043" w:rsidP="00986963">
            <w:pPr>
              <w:pStyle w:val="TAC"/>
              <w:rPr>
                <w:ins w:id="164" w:author="Apple Inc." w:date="2025-03-28T10:57:00Z" w16du:dateUtc="2025-03-28T17:57:00Z"/>
                <w:bCs/>
                <w:color w:val="000000" w:themeColor="text1"/>
              </w:rPr>
            </w:pPr>
            <w:ins w:id="165"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3590964" w14:textId="77777777" w:rsidR="00F61043" w:rsidRPr="004B4345" w:rsidRDefault="00F61043" w:rsidP="00986963">
            <w:pPr>
              <w:pStyle w:val="TAC"/>
              <w:rPr>
                <w:ins w:id="166" w:author="Apple Inc." w:date="2025-03-28T10:57:00Z" w16du:dateUtc="2025-03-28T17:57:00Z"/>
                <w:bCs/>
                <w:color w:val="000000" w:themeColor="text1"/>
              </w:rPr>
            </w:pPr>
            <w:ins w:id="167"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9CA26C7" w14:textId="77777777" w:rsidR="00F61043" w:rsidRPr="004B4345" w:rsidRDefault="00F61043" w:rsidP="00986963">
            <w:pPr>
              <w:pStyle w:val="TAC"/>
              <w:rPr>
                <w:ins w:id="168" w:author="Apple Inc." w:date="2025-03-28T10:57:00Z" w16du:dateUtc="2025-03-28T17:57:00Z"/>
                <w:color w:val="000000" w:themeColor="text1"/>
              </w:rPr>
            </w:pPr>
            <w:ins w:id="169" w:author="Apple Inc." w:date="2025-03-28T10:57:00Z" w16du:dateUtc="2025-03-28T17:57:00Z">
              <w:r w:rsidRPr="004B4345">
                <w:rPr>
                  <w:bCs/>
                  <w:color w:val="000000" w:themeColor="text1"/>
                </w:rPr>
                <w:t>10.5</w:t>
              </w:r>
            </w:ins>
          </w:p>
        </w:tc>
        <w:tc>
          <w:tcPr>
            <w:tcW w:w="840" w:type="pct"/>
            <w:tcBorders>
              <w:top w:val="single" w:sz="4" w:space="0" w:color="auto"/>
              <w:left w:val="single" w:sz="4" w:space="0" w:color="auto"/>
              <w:bottom w:val="single" w:sz="4" w:space="0" w:color="auto"/>
              <w:right w:val="single" w:sz="4" w:space="0" w:color="auto"/>
            </w:tcBorders>
            <w:vAlign w:val="center"/>
          </w:tcPr>
          <w:p w14:paraId="0B3E9E40" w14:textId="77777777" w:rsidR="00F61043" w:rsidRPr="004B4345" w:rsidRDefault="00F61043" w:rsidP="00986963">
            <w:pPr>
              <w:pStyle w:val="TAC"/>
              <w:rPr>
                <w:ins w:id="170" w:author="Apple Inc." w:date="2025-03-28T10:57:00Z" w16du:dateUtc="2025-03-28T17:57:00Z"/>
                <w:bCs/>
                <w:color w:val="000000" w:themeColor="text1"/>
              </w:rPr>
            </w:pPr>
            <w:ins w:id="171" w:author="Apple Inc." w:date="2025-03-28T10:57:00Z" w16du:dateUtc="2025-03-28T17:57:00Z">
              <w:r w:rsidRPr="004B4345">
                <w:rPr>
                  <w:color w:val="000000" w:themeColor="text1"/>
                </w:rPr>
                <w:t>-</w:t>
              </w:r>
            </w:ins>
          </w:p>
        </w:tc>
      </w:tr>
      <w:tr w:rsidR="00F61043" w:rsidRPr="004B4345" w14:paraId="60C99B28" w14:textId="77777777" w:rsidTr="00986963">
        <w:trPr>
          <w:trHeight w:val="492"/>
          <w:ins w:id="172"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FEEADF" w14:textId="77777777" w:rsidR="00F61043" w:rsidRPr="004B4345" w:rsidRDefault="00F61043" w:rsidP="00986963">
            <w:pPr>
              <w:jc w:val="center"/>
              <w:rPr>
                <w:ins w:id="173" w:author="Apple Inc." w:date="2025-03-28T10:57:00Z" w16du:dateUtc="2025-03-28T17:57:00Z"/>
                <w:rFonts w:ascii="Arial" w:eastAsia="Times New Roman" w:hAnsi="Arial" w:cs="Arial"/>
                <w:b/>
                <w:bCs/>
                <w:color w:val="000000" w:themeColor="text1"/>
                <w:sz w:val="18"/>
                <w:szCs w:val="18"/>
              </w:rPr>
            </w:pPr>
            <w:ins w:id="174" w:author="Apple Inc." w:date="2025-03-28T10:57:00Z" w16du:dateUtc="2025-03-28T17:57:00Z">
              <w:r w:rsidRPr="004B4345">
                <w:rPr>
                  <w:rFonts w:ascii="Arial" w:eastAsia="Times New Roman" w:hAnsi="Arial" w:cs="Arial"/>
                  <w:b/>
                  <w:bCs/>
                  <w:color w:val="000000" w:themeColor="text1"/>
                  <w:sz w:val="18"/>
                  <w:szCs w:val="18"/>
                </w:rPr>
                <w:t>Noise floor (including ADC noise)</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5853012" w14:textId="77777777" w:rsidR="00F61043" w:rsidRPr="004B4345" w:rsidRDefault="00F61043" w:rsidP="00986963">
            <w:pPr>
              <w:pStyle w:val="TAC"/>
              <w:rPr>
                <w:ins w:id="175" w:author="Apple Inc." w:date="2025-03-28T10:57:00Z" w16du:dateUtc="2025-03-28T17:57:00Z"/>
                <w:bCs/>
                <w:color w:val="000000" w:themeColor="text1"/>
              </w:rPr>
            </w:pPr>
            <w:ins w:id="176"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192122E" w14:textId="77777777" w:rsidR="00F61043" w:rsidRPr="004B4345" w:rsidRDefault="00F61043" w:rsidP="00986963">
            <w:pPr>
              <w:pStyle w:val="TAC"/>
              <w:rPr>
                <w:ins w:id="177" w:author="Apple Inc." w:date="2025-03-28T10:57:00Z" w16du:dateUtc="2025-03-28T17:57:00Z"/>
                <w:bCs/>
                <w:color w:val="000000" w:themeColor="text1"/>
              </w:rPr>
            </w:pPr>
            <w:ins w:id="178"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BD06148" w14:textId="77777777" w:rsidR="00F61043" w:rsidRPr="004B4345" w:rsidRDefault="00F61043" w:rsidP="00986963">
            <w:pPr>
              <w:pStyle w:val="TAC"/>
              <w:rPr>
                <w:ins w:id="179" w:author="Apple Inc." w:date="2025-03-28T10:57:00Z" w16du:dateUtc="2025-03-28T17:57:00Z"/>
                <w:bCs/>
                <w:color w:val="000000" w:themeColor="text1"/>
              </w:rPr>
            </w:pPr>
            <w:ins w:id="180"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430B04A" w14:textId="77777777" w:rsidR="00F61043" w:rsidRPr="004B4345" w:rsidRDefault="00F61043" w:rsidP="00986963">
            <w:pPr>
              <w:pStyle w:val="TAC"/>
              <w:rPr>
                <w:ins w:id="181" w:author="Apple Inc." w:date="2025-03-28T10:57:00Z" w16du:dateUtc="2025-03-28T17:57:00Z"/>
                <w:b/>
                <w:bCs/>
                <w:color w:val="000000" w:themeColor="text1"/>
              </w:rPr>
            </w:pPr>
            <w:ins w:id="182" w:author="Apple Inc." w:date="2025-03-28T10:57:00Z" w16du:dateUtc="2025-03-28T17:57:00Z">
              <w:r w:rsidRPr="004B4345">
                <w:rPr>
                  <w:b/>
                  <w:bCs/>
                  <w:color w:val="000000" w:themeColor="text1"/>
                </w:rPr>
                <w:t>-90.5</w:t>
              </w:r>
            </w:ins>
          </w:p>
        </w:tc>
        <w:tc>
          <w:tcPr>
            <w:tcW w:w="840" w:type="pct"/>
            <w:tcBorders>
              <w:top w:val="single" w:sz="4" w:space="0" w:color="auto"/>
              <w:left w:val="single" w:sz="4" w:space="0" w:color="auto"/>
              <w:bottom w:val="single" w:sz="4" w:space="0" w:color="auto"/>
              <w:right w:val="single" w:sz="4" w:space="0" w:color="auto"/>
            </w:tcBorders>
            <w:vAlign w:val="center"/>
          </w:tcPr>
          <w:p w14:paraId="6AE7FC5E" w14:textId="77777777" w:rsidR="00F61043" w:rsidRPr="004B4345" w:rsidRDefault="00F61043" w:rsidP="00986963">
            <w:pPr>
              <w:pStyle w:val="TAC"/>
              <w:rPr>
                <w:ins w:id="183" w:author="Apple Inc." w:date="2025-03-28T10:57:00Z" w16du:dateUtc="2025-03-28T17:57:00Z"/>
                <w:b/>
                <w:bCs/>
                <w:color w:val="000000" w:themeColor="text1"/>
              </w:rPr>
            </w:pPr>
            <w:ins w:id="184" w:author="Apple Inc." w:date="2025-03-28T10:57:00Z" w16du:dateUtc="2025-03-28T17:57:00Z">
              <w:r w:rsidRPr="004B4345">
                <w:rPr>
                  <w:color w:val="000000" w:themeColor="text1"/>
                </w:rPr>
                <w:t>-</w:t>
              </w:r>
            </w:ins>
          </w:p>
        </w:tc>
      </w:tr>
      <w:tr w:rsidR="00F61043" w:rsidRPr="004B4345" w14:paraId="6FC82C53" w14:textId="77777777" w:rsidTr="00986963">
        <w:trPr>
          <w:trHeight w:val="972"/>
          <w:ins w:id="185"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5234DC" w14:textId="77777777" w:rsidR="00F61043" w:rsidRPr="004B4345" w:rsidRDefault="00F61043" w:rsidP="00986963">
            <w:pPr>
              <w:jc w:val="center"/>
              <w:rPr>
                <w:ins w:id="186" w:author="Apple Inc." w:date="2025-03-28T10:57:00Z" w16du:dateUtc="2025-03-28T17:57:00Z"/>
                <w:rFonts w:ascii="Arial" w:eastAsia="Times New Roman" w:hAnsi="Arial" w:cs="Arial"/>
                <w:b/>
                <w:bCs/>
                <w:color w:val="000000" w:themeColor="text1"/>
                <w:sz w:val="18"/>
                <w:szCs w:val="18"/>
              </w:rPr>
            </w:pPr>
            <w:ins w:id="187" w:author="Apple Inc." w:date="2025-03-28T10:57:00Z" w16du:dateUtc="2025-03-28T17:57:00Z">
              <w:r w:rsidRPr="004B4345">
                <w:rPr>
                  <w:rFonts w:ascii="Arial" w:eastAsia="Times New Roman" w:hAnsi="Arial" w:cs="Arial"/>
                  <w:b/>
                  <w:bCs/>
                  <w:color w:val="000000" w:themeColor="text1"/>
                  <w:sz w:val="18"/>
                  <w:szCs w:val="18"/>
                </w:rPr>
                <w:t>In-band noise caused by Tx (Derived based on MSD and SNR = -1dB)</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9C2A1E8" w14:textId="77777777" w:rsidR="00F61043" w:rsidRPr="004B4345" w:rsidRDefault="00F61043" w:rsidP="00986963">
            <w:pPr>
              <w:pStyle w:val="TAC"/>
              <w:rPr>
                <w:ins w:id="188" w:author="Apple Inc." w:date="2025-03-28T10:57:00Z" w16du:dateUtc="2025-03-28T17:57:00Z"/>
                <w:bCs/>
                <w:color w:val="000000" w:themeColor="text1"/>
              </w:rPr>
            </w:pPr>
            <w:ins w:id="189"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ACA0DC8" w14:textId="77777777" w:rsidR="00F61043" w:rsidRPr="004B4345" w:rsidRDefault="00F61043" w:rsidP="00986963">
            <w:pPr>
              <w:pStyle w:val="TAC"/>
              <w:rPr>
                <w:ins w:id="190" w:author="Apple Inc." w:date="2025-03-28T10:57:00Z" w16du:dateUtc="2025-03-28T17:57:00Z"/>
                <w:bCs/>
                <w:color w:val="000000" w:themeColor="text1"/>
              </w:rPr>
            </w:pPr>
            <w:ins w:id="191"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47F9CF4" w14:textId="77777777" w:rsidR="00F61043" w:rsidRPr="004B4345" w:rsidRDefault="00F61043" w:rsidP="00986963">
            <w:pPr>
              <w:pStyle w:val="TAC"/>
              <w:rPr>
                <w:ins w:id="192" w:author="Apple Inc." w:date="2025-03-28T10:57:00Z" w16du:dateUtc="2025-03-28T17:57:00Z"/>
                <w:b/>
                <w:color w:val="000000" w:themeColor="text1"/>
              </w:rPr>
            </w:pPr>
            <w:ins w:id="193" w:author="Apple Inc." w:date="2025-03-28T10:57:00Z" w16du:dateUtc="2025-03-28T17:57:00Z">
              <w:r w:rsidRPr="004B4345">
                <w:rPr>
                  <w:b/>
                  <w:bCs/>
                  <w:color w:val="000000" w:themeColor="text1"/>
                </w:rPr>
                <w:t>-98.1</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EB51AAE" w14:textId="77777777" w:rsidR="00F61043" w:rsidRPr="004B4345" w:rsidRDefault="00F61043" w:rsidP="00986963">
            <w:pPr>
              <w:pStyle w:val="TAC"/>
              <w:rPr>
                <w:ins w:id="194" w:author="Apple Inc." w:date="2025-03-28T10:57:00Z" w16du:dateUtc="2025-03-28T17:57:00Z"/>
                <w:bCs/>
                <w:color w:val="000000" w:themeColor="text1"/>
              </w:rPr>
            </w:pPr>
            <w:ins w:id="195"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24CD371D" w14:textId="77777777" w:rsidR="00F61043" w:rsidRPr="004B4345" w:rsidRDefault="00F61043" w:rsidP="00986963">
            <w:pPr>
              <w:pStyle w:val="TAC"/>
              <w:rPr>
                <w:ins w:id="196" w:author="Apple Inc." w:date="2025-03-28T10:57:00Z" w16du:dateUtc="2025-03-28T17:57:00Z"/>
                <w:color w:val="000000" w:themeColor="text1"/>
              </w:rPr>
            </w:pPr>
            <w:ins w:id="197" w:author="Apple Inc." w:date="2025-03-28T10:57:00Z" w16du:dateUtc="2025-03-28T17:57:00Z">
              <w:r w:rsidRPr="004B4345">
                <w:rPr>
                  <w:color w:val="000000" w:themeColor="text1"/>
                </w:rPr>
                <w:t>-</w:t>
              </w:r>
            </w:ins>
          </w:p>
        </w:tc>
      </w:tr>
      <w:tr w:rsidR="00F61043" w:rsidRPr="004B4345" w14:paraId="4724C899" w14:textId="77777777" w:rsidTr="00986963">
        <w:trPr>
          <w:trHeight w:val="238"/>
          <w:ins w:id="198" w:author="Apple Inc." w:date="2025-03-28T10:57:00Z" w16du:dateUtc="2025-03-28T17:57:00Z"/>
        </w:trPr>
        <w:tc>
          <w:tcPr>
            <w:tcW w:w="799" w:type="pct"/>
            <w:vMerge w:val="restart"/>
            <w:tcBorders>
              <w:top w:val="single" w:sz="4" w:space="0" w:color="auto"/>
              <w:left w:val="single" w:sz="4" w:space="0" w:color="auto"/>
              <w:right w:val="single" w:sz="4" w:space="0" w:color="auto"/>
            </w:tcBorders>
            <w:shd w:val="clear" w:color="auto" w:fill="D9D9D9"/>
            <w:vAlign w:val="center"/>
            <w:hideMark/>
          </w:tcPr>
          <w:p w14:paraId="6D594F5B" w14:textId="77777777" w:rsidR="00F61043" w:rsidRPr="004B4345" w:rsidRDefault="00F61043" w:rsidP="00986963">
            <w:pPr>
              <w:jc w:val="center"/>
              <w:rPr>
                <w:ins w:id="199" w:author="Apple Inc." w:date="2025-03-28T10:57:00Z" w16du:dateUtc="2025-03-28T17:57:00Z"/>
                <w:rFonts w:ascii="Arial" w:eastAsia="Times New Roman" w:hAnsi="Arial" w:cs="Arial"/>
                <w:b/>
                <w:bCs/>
                <w:color w:val="000000" w:themeColor="text1"/>
                <w:sz w:val="18"/>
                <w:szCs w:val="18"/>
              </w:rPr>
            </w:pPr>
            <w:ins w:id="200" w:author="Apple Inc." w:date="2025-03-28T10:57:00Z" w16du:dateUtc="2025-03-28T17:57:00Z">
              <w:r w:rsidRPr="004B4345">
                <w:rPr>
                  <w:rFonts w:ascii="Arial" w:eastAsia="Times New Roman" w:hAnsi="Arial" w:cs="Arial"/>
                  <w:b/>
                  <w:bCs/>
                  <w:color w:val="000000" w:themeColor="text1"/>
                  <w:sz w:val="18"/>
                  <w:szCs w:val="18"/>
                </w:rPr>
                <w:t>SNR after ADC (dB)</w:t>
              </w:r>
            </w:ins>
          </w:p>
        </w:tc>
        <w:tc>
          <w:tcPr>
            <w:tcW w:w="840" w:type="pct"/>
            <w:vMerge w:val="restart"/>
            <w:tcBorders>
              <w:top w:val="single" w:sz="4" w:space="0" w:color="auto"/>
              <w:left w:val="single" w:sz="4" w:space="0" w:color="auto"/>
              <w:right w:val="single" w:sz="4" w:space="0" w:color="auto"/>
            </w:tcBorders>
            <w:vAlign w:val="center"/>
            <w:hideMark/>
          </w:tcPr>
          <w:p w14:paraId="164642C8" w14:textId="77777777" w:rsidR="00F61043" w:rsidRPr="004B4345" w:rsidRDefault="00F61043" w:rsidP="00986963">
            <w:pPr>
              <w:pStyle w:val="TAC"/>
              <w:rPr>
                <w:ins w:id="201" w:author="Apple Inc." w:date="2025-03-28T10:57:00Z" w16du:dateUtc="2025-03-28T17:57:00Z"/>
                <w:bCs/>
                <w:color w:val="000000" w:themeColor="text1"/>
              </w:rPr>
            </w:pPr>
            <w:ins w:id="202" w:author="Apple Inc." w:date="2025-03-28T10:57:00Z" w16du:dateUtc="2025-03-28T17:57:00Z">
              <w:r w:rsidRPr="004B4345">
                <w:rPr>
                  <w:color w:val="000000" w:themeColor="text1"/>
                </w:rPr>
                <w:t>-</w:t>
              </w:r>
            </w:ins>
          </w:p>
        </w:tc>
        <w:tc>
          <w:tcPr>
            <w:tcW w:w="840" w:type="pct"/>
            <w:vMerge w:val="restart"/>
            <w:tcBorders>
              <w:top w:val="single" w:sz="4" w:space="0" w:color="auto"/>
              <w:left w:val="single" w:sz="4" w:space="0" w:color="auto"/>
              <w:right w:val="single" w:sz="4" w:space="0" w:color="auto"/>
            </w:tcBorders>
            <w:vAlign w:val="center"/>
            <w:hideMark/>
          </w:tcPr>
          <w:p w14:paraId="207CBBB7" w14:textId="77777777" w:rsidR="00F61043" w:rsidRPr="004B4345" w:rsidRDefault="00F61043" w:rsidP="00986963">
            <w:pPr>
              <w:pStyle w:val="TAC"/>
              <w:rPr>
                <w:ins w:id="203" w:author="Apple Inc." w:date="2025-03-28T10:57:00Z" w16du:dateUtc="2025-03-28T17:57:00Z"/>
                <w:color w:val="000000" w:themeColor="text1"/>
              </w:rPr>
            </w:pPr>
            <w:ins w:id="204" w:author="Apple Inc." w:date="2025-03-28T10:57:00Z" w16du:dateUtc="2025-03-28T17:57:00Z">
              <w:r w:rsidRPr="004B4345">
                <w:rPr>
                  <w:color w:val="000000" w:themeColor="text1"/>
                </w:rPr>
                <w:t>-</w:t>
              </w:r>
            </w:ins>
          </w:p>
        </w:tc>
        <w:tc>
          <w:tcPr>
            <w:tcW w:w="840" w:type="pct"/>
            <w:vMerge w:val="restart"/>
            <w:tcBorders>
              <w:top w:val="single" w:sz="4" w:space="0" w:color="auto"/>
              <w:left w:val="single" w:sz="4" w:space="0" w:color="auto"/>
              <w:right w:val="single" w:sz="4" w:space="0" w:color="auto"/>
            </w:tcBorders>
            <w:vAlign w:val="center"/>
            <w:hideMark/>
          </w:tcPr>
          <w:p w14:paraId="6C3A12C6" w14:textId="77777777" w:rsidR="00F61043" w:rsidRPr="004B4345" w:rsidRDefault="00F61043" w:rsidP="00986963">
            <w:pPr>
              <w:pStyle w:val="TAC"/>
              <w:rPr>
                <w:ins w:id="205" w:author="Apple Inc." w:date="2025-03-28T10:57:00Z" w16du:dateUtc="2025-03-28T17:57:00Z"/>
                <w:bCs/>
                <w:color w:val="000000" w:themeColor="text1"/>
              </w:rPr>
            </w:pPr>
            <w:ins w:id="206" w:author="Apple Inc." w:date="2025-03-28T10:57:00Z" w16du:dateUtc="2025-03-28T17:57:00Z">
              <w:r w:rsidRPr="004B4345">
                <w:rPr>
                  <w:color w:val="000000" w:themeColor="text1"/>
                </w:rPr>
                <w:t>-</w:t>
              </w:r>
            </w:ins>
          </w:p>
        </w:tc>
        <w:tc>
          <w:tcPr>
            <w:tcW w:w="840" w:type="pct"/>
            <w:vMerge w:val="restart"/>
            <w:tcBorders>
              <w:top w:val="single" w:sz="4" w:space="0" w:color="auto"/>
              <w:left w:val="single" w:sz="4" w:space="0" w:color="auto"/>
              <w:right w:val="single" w:sz="4" w:space="0" w:color="auto"/>
            </w:tcBorders>
            <w:vAlign w:val="center"/>
            <w:hideMark/>
          </w:tcPr>
          <w:p w14:paraId="0AEF3815" w14:textId="77777777" w:rsidR="00F61043" w:rsidRPr="004B4345" w:rsidRDefault="00F61043" w:rsidP="00986963">
            <w:pPr>
              <w:pStyle w:val="TAC"/>
              <w:rPr>
                <w:ins w:id="207" w:author="Apple Inc." w:date="2025-03-28T10:57:00Z" w16du:dateUtc="2025-03-28T17:57:00Z"/>
                <w:color w:val="000000" w:themeColor="text1"/>
              </w:rPr>
            </w:pPr>
            <w:ins w:id="208"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164744BD" w14:textId="77777777" w:rsidR="00F61043" w:rsidRPr="004B4345" w:rsidRDefault="00F61043" w:rsidP="00986963">
            <w:pPr>
              <w:pStyle w:val="TAC"/>
              <w:rPr>
                <w:ins w:id="209" w:author="Apple Inc." w:date="2025-03-28T10:57:00Z" w16du:dateUtc="2025-03-28T17:57:00Z"/>
                <w:b/>
                <w:bCs/>
                <w:color w:val="000000" w:themeColor="text1"/>
              </w:rPr>
            </w:pPr>
            <w:ins w:id="210" w:author="Apple Inc." w:date="2025-03-28T10:57:00Z" w16du:dateUtc="2025-03-28T17:57:00Z">
              <w:r w:rsidRPr="004B4345">
                <w:rPr>
                  <w:b/>
                  <w:bCs/>
                  <w:color w:val="000000" w:themeColor="text1"/>
                </w:rPr>
                <w:t>-11.5(PCC)</w:t>
              </w:r>
            </w:ins>
          </w:p>
        </w:tc>
      </w:tr>
      <w:tr w:rsidR="00F61043" w:rsidRPr="004B4345" w14:paraId="1F11509A" w14:textId="77777777" w:rsidTr="00986963">
        <w:trPr>
          <w:trHeight w:val="238"/>
          <w:ins w:id="211" w:author="Apple Inc." w:date="2025-03-28T10:57:00Z" w16du:dateUtc="2025-03-28T17:57:00Z"/>
        </w:trPr>
        <w:tc>
          <w:tcPr>
            <w:tcW w:w="799" w:type="pct"/>
            <w:vMerge/>
            <w:tcBorders>
              <w:left w:val="single" w:sz="4" w:space="0" w:color="auto"/>
              <w:bottom w:val="single" w:sz="4" w:space="0" w:color="auto"/>
              <w:right w:val="single" w:sz="4" w:space="0" w:color="auto"/>
            </w:tcBorders>
            <w:shd w:val="clear" w:color="auto" w:fill="D9D9D9"/>
            <w:vAlign w:val="center"/>
          </w:tcPr>
          <w:p w14:paraId="6930696D" w14:textId="77777777" w:rsidR="00F61043" w:rsidRPr="004B4345" w:rsidRDefault="00F61043" w:rsidP="00986963">
            <w:pPr>
              <w:jc w:val="center"/>
              <w:rPr>
                <w:ins w:id="212" w:author="Apple Inc." w:date="2025-03-28T10:57:00Z" w16du:dateUtc="2025-03-28T17:57:00Z"/>
                <w:rFonts w:ascii="Arial" w:eastAsia="Times New Roman" w:hAnsi="Arial" w:cs="Arial"/>
                <w:b/>
                <w:bCs/>
                <w:color w:val="000000" w:themeColor="text1"/>
                <w:sz w:val="18"/>
                <w:szCs w:val="18"/>
              </w:rPr>
            </w:pPr>
          </w:p>
        </w:tc>
        <w:tc>
          <w:tcPr>
            <w:tcW w:w="840" w:type="pct"/>
            <w:vMerge/>
            <w:tcBorders>
              <w:left w:val="single" w:sz="4" w:space="0" w:color="auto"/>
              <w:bottom w:val="single" w:sz="4" w:space="0" w:color="auto"/>
              <w:right w:val="single" w:sz="4" w:space="0" w:color="auto"/>
            </w:tcBorders>
            <w:vAlign w:val="center"/>
          </w:tcPr>
          <w:p w14:paraId="01495E42" w14:textId="77777777" w:rsidR="00F61043" w:rsidRPr="004B4345" w:rsidRDefault="00F61043" w:rsidP="00986963">
            <w:pPr>
              <w:pStyle w:val="TAC"/>
              <w:rPr>
                <w:ins w:id="213" w:author="Apple Inc." w:date="2025-03-28T10:57:00Z" w16du:dateUtc="2025-03-28T17:57:00Z"/>
                <w:color w:val="000000" w:themeColor="text1"/>
              </w:rPr>
            </w:pPr>
          </w:p>
        </w:tc>
        <w:tc>
          <w:tcPr>
            <w:tcW w:w="840" w:type="pct"/>
            <w:vMerge/>
            <w:tcBorders>
              <w:left w:val="single" w:sz="4" w:space="0" w:color="auto"/>
              <w:bottom w:val="single" w:sz="4" w:space="0" w:color="auto"/>
              <w:right w:val="single" w:sz="4" w:space="0" w:color="auto"/>
            </w:tcBorders>
            <w:vAlign w:val="center"/>
          </w:tcPr>
          <w:p w14:paraId="76B1AD6A" w14:textId="77777777" w:rsidR="00F61043" w:rsidRPr="004B4345" w:rsidRDefault="00F61043" w:rsidP="00986963">
            <w:pPr>
              <w:pStyle w:val="TAC"/>
              <w:rPr>
                <w:ins w:id="214" w:author="Apple Inc." w:date="2025-03-28T10:57:00Z" w16du:dateUtc="2025-03-28T17:57:00Z"/>
                <w:color w:val="000000" w:themeColor="text1"/>
              </w:rPr>
            </w:pPr>
          </w:p>
        </w:tc>
        <w:tc>
          <w:tcPr>
            <w:tcW w:w="840" w:type="pct"/>
            <w:vMerge/>
            <w:tcBorders>
              <w:left w:val="single" w:sz="4" w:space="0" w:color="auto"/>
              <w:bottom w:val="single" w:sz="4" w:space="0" w:color="auto"/>
              <w:right w:val="single" w:sz="4" w:space="0" w:color="auto"/>
            </w:tcBorders>
            <w:vAlign w:val="center"/>
          </w:tcPr>
          <w:p w14:paraId="1956B87E" w14:textId="77777777" w:rsidR="00F61043" w:rsidRPr="004B4345" w:rsidRDefault="00F61043" w:rsidP="00986963">
            <w:pPr>
              <w:pStyle w:val="TAC"/>
              <w:rPr>
                <w:ins w:id="215" w:author="Apple Inc." w:date="2025-03-28T10:57:00Z" w16du:dateUtc="2025-03-28T17:57:00Z"/>
                <w:color w:val="000000" w:themeColor="text1"/>
              </w:rPr>
            </w:pPr>
          </w:p>
        </w:tc>
        <w:tc>
          <w:tcPr>
            <w:tcW w:w="840" w:type="pct"/>
            <w:vMerge/>
            <w:tcBorders>
              <w:left w:val="single" w:sz="4" w:space="0" w:color="auto"/>
              <w:bottom w:val="single" w:sz="4" w:space="0" w:color="auto"/>
              <w:right w:val="single" w:sz="4" w:space="0" w:color="auto"/>
            </w:tcBorders>
            <w:vAlign w:val="center"/>
          </w:tcPr>
          <w:p w14:paraId="2EF077E4" w14:textId="77777777" w:rsidR="00F61043" w:rsidRPr="004B4345" w:rsidRDefault="00F61043" w:rsidP="00986963">
            <w:pPr>
              <w:pStyle w:val="TAC"/>
              <w:rPr>
                <w:ins w:id="216" w:author="Apple Inc." w:date="2025-03-28T10:57:00Z" w16du:dateUtc="2025-03-28T17:57:00Z"/>
                <w:color w:val="000000" w:themeColor="text1"/>
              </w:rPr>
            </w:pPr>
          </w:p>
        </w:tc>
        <w:tc>
          <w:tcPr>
            <w:tcW w:w="840" w:type="pct"/>
            <w:tcBorders>
              <w:top w:val="single" w:sz="4" w:space="0" w:color="auto"/>
              <w:left w:val="single" w:sz="4" w:space="0" w:color="auto"/>
              <w:right w:val="single" w:sz="4" w:space="0" w:color="auto"/>
            </w:tcBorders>
            <w:vAlign w:val="center"/>
          </w:tcPr>
          <w:p w14:paraId="5A342F8E" w14:textId="77777777" w:rsidR="00F61043" w:rsidRPr="004B4345" w:rsidRDefault="00F61043" w:rsidP="00986963">
            <w:pPr>
              <w:pStyle w:val="TAC"/>
              <w:rPr>
                <w:ins w:id="217" w:author="Apple Inc." w:date="2025-03-28T10:57:00Z" w16du:dateUtc="2025-03-28T17:57:00Z"/>
                <w:b/>
                <w:bCs/>
                <w:color w:val="000000" w:themeColor="text1"/>
              </w:rPr>
            </w:pPr>
            <w:ins w:id="218" w:author="Apple Inc." w:date="2025-03-28T10:57:00Z" w16du:dateUtc="2025-03-28T17:57:00Z">
              <w:r w:rsidRPr="004B4345">
                <w:rPr>
                  <w:b/>
                  <w:bCs/>
                  <w:color w:val="000000" w:themeColor="text1"/>
                </w:rPr>
                <w:t>-7.5(SCC)</w:t>
              </w:r>
            </w:ins>
          </w:p>
        </w:tc>
      </w:tr>
      <w:bookmarkEnd w:id="29"/>
    </w:tbl>
    <w:p w14:paraId="764DDAA4" w14:textId="77777777" w:rsidR="00F61043" w:rsidRPr="004B4345" w:rsidRDefault="00F61043" w:rsidP="00F61043">
      <w:pPr>
        <w:autoSpaceDE w:val="0"/>
        <w:autoSpaceDN w:val="0"/>
        <w:adjustRightInd w:val="0"/>
        <w:jc w:val="both"/>
        <w:rPr>
          <w:ins w:id="219" w:author="Apple Inc." w:date="2025-03-28T10:57:00Z" w16du:dateUtc="2025-03-28T17:57:00Z"/>
          <w:color w:val="000000" w:themeColor="text1"/>
          <w:sz w:val="20"/>
          <w:szCs w:val="20"/>
        </w:rPr>
      </w:pPr>
    </w:p>
    <w:p w14:paraId="23C9B659" w14:textId="77777777" w:rsidR="00F61043" w:rsidRDefault="00F61043" w:rsidP="00F61043">
      <w:pPr>
        <w:rPr>
          <w:ins w:id="220" w:author="Apple Inc." w:date="2025-03-28T10:57:00Z" w16du:dateUtc="2025-03-28T17:57:00Z"/>
          <w:color w:val="000000" w:themeColor="text1"/>
          <w:sz w:val="20"/>
          <w:szCs w:val="20"/>
        </w:rPr>
      </w:pPr>
    </w:p>
    <w:p w14:paraId="0C65360C" w14:textId="77777777" w:rsidR="00F61043" w:rsidRPr="004B4345" w:rsidRDefault="00F61043" w:rsidP="00F61043">
      <w:pPr>
        <w:rPr>
          <w:ins w:id="221" w:author="Apple Inc." w:date="2025-03-28T10:57:00Z" w16du:dateUtc="2025-03-28T17:57:00Z"/>
          <w:color w:val="000000" w:themeColor="text1"/>
          <w:sz w:val="20"/>
          <w:szCs w:val="20"/>
        </w:rPr>
      </w:pPr>
    </w:p>
    <w:p w14:paraId="21D7294D" w14:textId="77777777" w:rsidR="00F61043" w:rsidRPr="004B4345" w:rsidRDefault="00F61043" w:rsidP="00F61043">
      <w:pPr>
        <w:pStyle w:val="TH"/>
        <w:rPr>
          <w:ins w:id="222" w:author="Apple Inc." w:date="2025-03-28T10:57:00Z" w16du:dateUtc="2025-03-28T17:57:00Z"/>
          <w:color w:val="000000" w:themeColor="text1"/>
        </w:rPr>
      </w:pPr>
      <w:ins w:id="223" w:author="Apple Inc." w:date="2025-03-28T10:57:00Z" w16du:dateUtc="2025-03-28T17:57:00Z">
        <w:r w:rsidRPr="004B4345">
          <w:rPr>
            <w:color w:val="000000" w:themeColor="text1"/>
          </w:rPr>
          <w:t>Table 2. Link budget of Self-interference for CA_n25(2A)</w:t>
        </w:r>
      </w:ins>
    </w:p>
    <w:p w14:paraId="565838A0" w14:textId="77777777" w:rsidR="00F61043" w:rsidRPr="004B4345" w:rsidRDefault="00F61043" w:rsidP="00F61043">
      <w:pPr>
        <w:autoSpaceDE w:val="0"/>
        <w:autoSpaceDN w:val="0"/>
        <w:adjustRightInd w:val="0"/>
        <w:jc w:val="both"/>
        <w:rPr>
          <w:ins w:id="224" w:author="Apple Inc." w:date="2025-03-28T10:57:00Z" w16du:dateUtc="2025-03-28T17:57:00Z"/>
          <w:color w:val="000000" w:themeColor="text1"/>
          <w:sz w:val="20"/>
          <w:szCs w:val="20"/>
        </w:rPr>
      </w:pPr>
    </w:p>
    <w:tbl>
      <w:tblPr>
        <w:tblW w:w="495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604"/>
        <w:gridCol w:w="1604"/>
        <w:gridCol w:w="1604"/>
        <w:gridCol w:w="1603"/>
        <w:gridCol w:w="1603"/>
      </w:tblGrid>
      <w:tr w:rsidR="00F61043" w:rsidRPr="004B4345" w14:paraId="1491B2EC" w14:textId="77777777" w:rsidTr="00986963">
        <w:trPr>
          <w:trHeight w:val="800"/>
          <w:ins w:id="225" w:author="Apple Inc." w:date="2025-03-28T10:57:00Z" w16du:dateUtc="2025-03-28T17:57:00Z"/>
        </w:trPr>
        <w:tc>
          <w:tcPr>
            <w:tcW w:w="799"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181412C" w14:textId="77777777" w:rsidR="00F61043" w:rsidRPr="004B4345" w:rsidRDefault="00F61043" w:rsidP="00986963">
            <w:pPr>
              <w:rPr>
                <w:ins w:id="226" w:author="Apple Inc." w:date="2025-03-28T10:57:00Z" w16du:dateUtc="2025-03-28T17:57:00Z"/>
                <w:rFonts w:ascii="Calibri" w:eastAsia="Times New Roman" w:hAnsi="Calibri" w:cs="Calibri"/>
                <w:color w:val="000000" w:themeColor="text1"/>
                <w:sz w:val="22"/>
                <w:szCs w:val="22"/>
              </w:rPr>
            </w:pPr>
            <w:ins w:id="227" w:author="Apple Inc." w:date="2025-03-28T10:57:00Z" w16du:dateUtc="2025-03-28T17:57:00Z">
              <w:r w:rsidRPr="004B4345">
                <w:rPr>
                  <w:rFonts w:ascii="Calibri" w:eastAsia="Times New Roman" w:hAnsi="Calibri" w:cs="Calibri"/>
                  <w:color w:val="000000" w:themeColor="text1"/>
                  <w:sz w:val="22"/>
                  <w:szCs w:val="22"/>
                </w:rPr>
                <w:t> </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6ADEFCE" w14:textId="77777777" w:rsidR="00F61043" w:rsidRPr="004B4345" w:rsidRDefault="00F61043" w:rsidP="00986963">
            <w:pPr>
              <w:jc w:val="center"/>
              <w:rPr>
                <w:ins w:id="228" w:author="Apple Inc." w:date="2025-03-28T10:57:00Z" w16du:dateUtc="2025-03-28T17:57:00Z"/>
                <w:rFonts w:ascii="Arial" w:eastAsia="Times New Roman" w:hAnsi="Arial" w:cs="Arial"/>
                <w:b/>
                <w:bCs/>
                <w:color w:val="000000" w:themeColor="text1"/>
                <w:sz w:val="18"/>
                <w:szCs w:val="18"/>
              </w:rPr>
            </w:pPr>
            <w:ins w:id="229" w:author="Apple Inc." w:date="2025-03-28T10:57:00Z" w16du:dateUtc="2025-03-28T17:57:00Z">
              <w:r w:rsidRPr="004B4345">
                <w:rPr>
                  <w:rFonts w:ascii="Arial" w:eastAsia="Times New Roman" w:hAnsi="Arial" w:cs="Arial"/>
                  <w:b/>
                  <w:bCs/>
                  <w:color w:val="000000" w:themeColor="text1"/>
                  <w:sz w:val="18"/>
                  <w:szCs w:val="18"/>
                </w:rPr>
                <w:t>Tx leakage</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D57BDD" w14:textId="77777777" w:rsidR="00F61043" w:rsidRPr="004B4345" w:rsidRDefault="00F61043" w:rsidP="00986963">
            <w:pPr>
              <w:jc w:val="center"/>
              <w:rPr>
                <w:ins w:id="230" w:author="Apple Inc." w:date="2025-03-28T10:57:00Z" w16du:dateUtc="2025-03-28T17:57:00Z"/>
                <w:rFonts w:ascii="Arial" w:eastAsia="Times New Roman" w:hAnsi="Arial" w:cs="Arial"/>
                <w:b/>
                <w:bCs/>
                <w:color w:val="000000" w:themeColor="text1"/>
                <w:sz w:val="18"/>
                <w:szCs w:val="18"/>
              </w:rPr>
            </w:pPr>
            <w:ins w:id="231" w:author="Apple Inc." w:date="2025-03-28T10:57:00Z" w16du:dateUtc="2025-03-28T17:57:00Z">
              <w:r w:rsidRPr="004B4345">
                <w:rPr>
                  <w:rFonts w:ascii="Arial" w:eastAsia="Times New Roman" w:hAnsi="Arial" w:cs="Arial"/>
                  <w:b/>
                  <w:bCs/>
                  <w:color w:val="000000" w:themeColor="text1"/>
                  <w:sz w:val="18"/>
                  <w:szCs w:val="18"/>
                </w:rPr>
                <w:t>Wanted Carrier</w:t>
              </w:r>
            </w:ins>
          </w:p>
          <w:p w14:paraId="0DFDB8D0" w14:textId="77777777" w:rsidR="00F61043" w:rsidRPr="004B4345" w:rsidRDefault="00F61043" w:rsidP="00986963">
            <w:pPr>
              <w:jc w:val="center"/>
              <w:rPr>
                <w:ins w:id="232" w:author="Apple Inc." w:date="2025-03-28T10:57:00Z" w16du:dateUtc="2025-03-28T17:57:00Z"/>
                <w:rFonts w:ascii="Arial" w:eastAsia="Times New Roman" w:hAnsi="Arial" w:cs="Arial"/>
                <w:b/>
                <w:bCs/>
                <w:color w:val="000000" w:themeColor="text1"/>
                <w:sz w:val="18"/>
                <w:szCs w:val="18"/>
              </w:rPr>
            </w:pPr>
            <w:ins w:id="233" w:author="Apple Inc." w:date="2025-03-28T10:57:00Z" w16du:dateUtc="2025-03-28T17:57:00Z">
              <w:r w:rsidRPr="004B4345">
                <w:rPr>
                  <w:rFonts w:ascii="Arial" w:eastAsia="Times New Roman" w:hAnsi="Arial" w:cs="Arial"/>
                  <w:b/>
                  <w:bCs/>
                  <w:color w:val="000000" w:themeColor="text1"/>
                  <w:sz w:val="18"/>
                  <w:szCs w:val="18"/>
                </w:rPr>
                <w:t>(PCC)</w:t>
              </w:r>
              <w:r w:rsidRPr="004B4345">
                <w:rPr>
                  <w:rFonts w:ascii="Calibri" w:eastAsia="Times New Roman" w:hAnsi="Calibri" w:cs="Calibri"/>
                  <w:color w:val="000000" w:themeColor="text1"/>
                  <w:sz w:val="22"/>
                  <w:szCs w:val="22"/>
                </w:rPr>
                <w:t> </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9A7A9DA" w14:textId="77777777" w:rsidR="00F61043" w:rsidRPr="004B4345" w:rsidRDefault="00F61043" w:rsidP="00986963">
            <w:pPr>
              <w:jc w:val="center"/>
              <w:rPr>
                <w:ins w:id="234" w:author="Apple Inc." w:date="2025-03-28T10:57:00Z" w16du:dateUtc="2025-03-28T17:57:00Z"/>
                <w:rFonts w:ascii="Arial" w:eastAsia="Times New Roman" w:hAnsi="Arial" w:cs="Arial"/>
                <w:b/>
                <w:bCs/>
                <w:color w:val="000000" w:themeColor="text1"/>
                <w:sz w:val="18"/>
                <w:szCs w:val="18"/>
              </w:rPr>
            </w:pPr>
            <w:ins w:id="235" w:author="Apple Inc." w:date="2025-03-28T10:57:00Z" w16du:dateUtc="2025-03-28T17:57:00Z">
              <w:r w:rsidRPr="004B4345">
                <w:rPr>
                  <w:rFonts w:ascii="Arial" w:eastAsia="Times New Roman" w:hAnsi="Arial" w:cs="Arial"/>
                  <w:b/>
                  <w:bCs/>
                  <w:color w:val="000000" w:themeColor="text1"/>
                  <w:sz w:val="18"/>
                  <w:szCs w:val="18"/>
                </w:rPr>
                <w:t>Wanted Carrier</w:t>
              </w:r>
            </w:ins>
          </w:p>
          <w:p w14:paraId="102BE312" w14:textId="77777777" w:rsidR="00F61043" w:rsidRPr="004B4345" w:rsidRDefault="00F61043" w:rsidP="00986963">
            <w:pPr>
              <w:jc w:val="center"/>
              <w:rPr>
                <w:ins w:id="236" w:author="Apple Inc." w:date="2025-03-28T10:57:00Z" w16du:dateUtc="2025-03-28T17:57:00Z"/>
                <w:rFonts w:ascii="Arial" w:eastAsia="Times New Roman" w:hAnsi="Arial" w:cs="Arial"/>
                <w:b/>
                <w:bCs/>
                <w:color w:val="000000" w:themeColor="text1"/>
                <w:sz w:val="18"/>
                <w:szCs w:val="18"/>
              </w:rPr>
            </w:pPr>
            <w:ins w:id="237" w:author="Apple Inc." w:date="2025-03-28T10:57:00Z" w16du:dateUtc="2025-03-28T17:57:00Z">
              <w:r w:rsidRPr="004B4345">
                <w:rPr>
                  <w:rFonts w:ascii="Arial" w:eastAsia="Times New Roman" w:hAnsi="Arial" w:cs="Arial"/>
                  <w:b/>
                  <w:bCs/>
                  <w:color w:val="000000" w:themeColor="text1"/>
                  <w:sz w:val="18"/>
                  <w:szCs w:val="18"/>
                </w:rPr>
                <w:t>(SCC)</w:t>
              </w:r>
            </w:ins>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EB2D8F7" w14:textId="77777777" w:rsidR="00F61043" w:rsidRPr="004B4345" w:rsidRDefault="00F61043" w:rsidP="00986963">
            <w:pPr>
              <w:jc w:val="center"/>
              <w:rPr>
                <w:ins w:id="238" w:author="Apple Inc." w:date="2025-03-28T10:57:00Z" w16du:dateUtc="2025-03-28T17:57:00Z"/>
                <w:rFonts w:ascii="Arial" w:eastAsia="Times New Roman" w:hAnsi="Arial" w:cs="Arial"/>
                <w:b/>
                <w:bCs/>
                <w:color w:val="000000" w:themeColor="text1"/>
                <w:sz w:val="18"/>
                <w:szCs w:val="18"/>
              </w:rPr>
            </w:pPr>
            <w:ins w:id="239" w:author="Apple Inc." w:date="2025-03-28T10:57:00Z" w16du:dateUtc="2025-03-28T17:57:00Z">
              <w:r w:rsidRPr="004B4345">
                <w:rPr>
                  <w:rFonts w:ascii="Arial" w:eastAsia="Times New Roman" w:hAnsi="Arial" w:cs="Arial"/>
                  <w:b/>
                  <w:bCs/>
                  <w:color w:val="000000" w:themeColor="text1"/>
                  <w:sz w:val="18"/>
                  <w:szCs w:val="18"/>
                </w:rPr>
                <w:t>Noise floor</w:t>
              </w:r>
            </w:ins>
          </w:p>
        </w:tc>
        <w:tc>
          <w:tcPr>
            <w:tcW w:w="840" w:type="pct"/>
            <w:tcBorders>
              <w:top w:val="single" w:sz="4" w:space="0" w:color="auto"/>
              <w:left w:val="single" w:sz="4" w:space="0" w:color="auto"/>
              <w:bottom w:val="single" w:sz="4" w:space="0" w:color="auto"/>
              <w:right w:val="single" w:sz="4" w:space="0" w:color="auto"/>
            </w:tcBorders>
            <w:shd w:val="clear" w:color="auto" w:fill="D9D9D9"/>
          </w:tcPr>
          <w:p w14:paraId="2E3A7B1C" w14:textId="77777777" w:rsidR="00F61043" w:rsidRPr="004B4345" w:rsidRDefault="00F61043" w:rsidP="00986963">
            <w:pPr>
              <w:jc w:val="center"/>
              <w:rPr>
                <w:ins w:id="240" w:author="Apple Inc." w:date="2025-03-28T10:57:00Z" w16du:dateUtc="2025-03-28T17:57:00Z"/>
                <w:rFonts w:ascii="Arial" w:eastAsia="Times New Roman" w:hAnsi="Arial" w:cs="Arial"/>
                <w:b/>
                <w:bCs/>
                <w:color w:val="000000" w:themeColor="text1"/>
                <w:sz w:val="18"/>
                <w:szCs w:val="18"/>
              </w:rPr>
            </w:pPr>
            <w:ins w:id="241" w:author="Apple Inc." w:date="2025-03-28T10:57:00Z" w16du:dateUtc="2025-03-28T17:57:00Z">
              <w:r w:rsidRPr="004B4345">
                <w:rPr>
                  <w:rFonts w:ascii="Arial" w:eastAsia="Times New Roman" w:hAnsi="Arial" w:cs="Arial"/>
                  <w:b/>
                  <w:bCs/>
                  <w:color w:val="000000" w:themeColor="text1"/>
                  <w:sz w:val="18"/>
                  <w:szCs w:val="18"/>
                </w:rPr>
                <w:t>ADC noise included in noise floor</w:t>
              </w:r>
            </w:ins>
          </w:p>
        </w:tc>
      </w:tr>
      <w:tr w:rsidR="00F61043" w:rsidRPr="004B4345" w14:paraId="42C6C7B8" w14:textId="77777777" w:rsidTr="00986963">
        <w:trPr>
          <w:trHeight w:val="1121"/>
          <w:ins w:id="242" w:author="Apple Inc." w:date="2025-03-28T10:57:00Z" w16du:dateUtc="2025-03-28T17:57:00Z"/>
        </w:trPr>
        <w:tc>
          <w:tcPr>
            <w:tcW w:w="799" w:type="pct"/>
            <w:vMerge/>
            <w:tcBorders>
              <w:top w:val="single" w:sz="4" w:space="0" w:color="auto"/>
              <w:left w:val="single" w:sz="4" w:space="0" w:color="auto"/>
              <w:bottom w:val="single" w:sz="4" w:space="0" w:color="auto"/>
              <w:right w:val="single" w:sz="4" w:space="0" w:color="auto"/>
            </w:tcBorders>
            <w:vAlign w:val="center"/>
            <w:hideMark/>
          </w:tcPr>
          <w:p w14:paraId="3489C1BB" w14:textId="77777777" w:rsidR="00F61043" w:rsidRPr="004B4345" w:rsidRDefault="00F61043" w:rsidP="00986963">
            <w:pPr>
              <w:rPr>
                <w:ins w:id="243" w:author="Apple Inc." w:date="2025-03-28T10:57:00Z" w16du:dateUtc="2025-03-28T17:57:00Z"/>
                <w:rFonts w:ascii="Calibri" w:eastAsia="Times New Roman" w:hAnsi="Calibri" w:cs="Calibri"/>
                <w:color w:val="000000" w:themeColor="text1"/>
                <w:sz w:val="22"/>
                <w:szCs w:val="22"/>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23D9ED0A" w14:textId="77777777" w:rsidR="00F61043" w:rsidRPr="004B4345" w:rsidRDefault="00F61043" w:rsidP="00986963">
            <w:pPr>
              <w:rPr>
                <w:ins w:id="244" w:author="Apple Inc." w:date="2025-03-28T10:57:00Z" w16du:dateUtc="2025-03-28T17:57:00Z"/>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7A6764C2" w14:textId="77777777" w:rsidR="00F61043" w:rsidRPr="004B4345" w:rsidRDefault="00F61043" w:rsidP="00986963">
            <w:pPr>
              <w:rPr>
                <w:ins w:id="245" w:author="Apple Inc." w:date="2025-03-28T10:57:00Z" w16du:dateUtc="2025-03-28T17:57:00Z"/>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6B91554B" w14:textId="77777777" w:rsidR="00F61043" w:rsidRPr="004B4345" w:rsidRDefault="00F61043" w:rsidP="00986963">
            <w:pPr>
              <w:rPr>
                <w:ins w:id="246" w:author="Apple Inc." w:date="2025-03-28T10:57:00Z" w16du:dateUtc="2025-03-28T17:57:00Z"/>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18210F6" w14:textId="77777777" w:rsidR="00F61043" w:rsidRPr="004B4345" w:rsidRDefault="00F61043" w:rsidP="00986963">
            <w:pPr>
              <w:rPr>
                <w:ins w:id="247" w:author="Apple Inc." w:date="2025-03-28T10:57:00Z" w16du:dateUtc="2025-03-28T17:57:00Z"/>
                <w:rFonts w:ascii="Arial" w:eastAsia="Times New Roman" w:hAnsi="Arial" w:cs="Arial"/>
                <w:b/>
                <w:bCs/>
                <w:color w:val="000000" w:themeColor="text1"/>
                <w:sz w:val="18"/>
                <w:szCs w:val="18"/>
              </w:rPr>
            </w:pPr>
          </w:p>
        </w:tc>
        <w:tc>
          <w:tcPr>
            <w:tcW w:w="840" w:type="pct"/>
            <w:tcBorders>
              <w:top w:val="single" w:sz="4" w:space="0" w:color="auto"/>
              <w:left w:val="single" w:sz="4" w:space="0" w:color="auto"/>
              <w:bottom w:val="single" w:sz="4" w:space="0" w:color="auto"/>
              <w:right w:val="single" w:sz="4" w:space="0" w:color="auto"/>
            </w:tcBorders>
          </w:tcPr>
          <w:p w14:paraId="35D18ACE" w14:textId="77777777" w:rsidR="00F61043" w:rsidRPr="004B4345" w:rsidRDefault="00F61043" w:rsidP="00986963">
            <w:pPr>
              <w:rPr>
                <w:ins w:id="248" w:author="Apple Inc." w:date="2025-03-28T10:57:00Z" w16du:dateUtc="2025-03-28T17:57:00Z"/>
                <w:rFonts w:ascii="Arial" w:eastAsia="Times New Roman" w:hAnsi="Arial" w:cs="Arial"/>
                <w:b/>
                <w:bCs/>
                <w:color w:val="000000" w:themeColor="text1"/>
                <w:sz w:val="18"/>
                <w:szCs w:val="18"/>
              </w:rPr>
            </w:pPr>
            <w:ins w:id="249" w:author="Apple Inc." w:date="2025-03-28T10:57:00Z" w16du:dateUtc="2025-03-28T17:57:00Z">
              <w:r w:rsidRPr="004B4345">
                <w:rPr>
                  <w:rFonts w:ascii="Arial" w:eastAsia="Times New Roman" w:hAnsi="Arial" w:cs="Arial"/>
                  <w:b/>
                  <w:bCs/>
                  <w:color w:val="000000" w:themeColor="text1"/>
                  <w:sz w:val="18"/>
                  <w:szCs w:val="18"/>
                </w:rPr>
                <w:t>Tx leakage mapping to a suitable setpoint (PAPR is considered)</w:t>
              </w:r>
            </w:ins>
          </w:p>
        </w:tc>
      </w:tr>
      <w:tr w:rsidR="00F61043" w:rsidRPr="004B4345" w14:paraId="0EC07AED" w14:textId="77777777" w:rsidTr="00986963">
        <w:trPr>
          <w:trHeight w:val="300"/>
          <w:ins w:id="250"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E8B13D" w14:textId="77777777" w:rsidR="00F61043" w:rsidRPr="004B4345" w:rsidRDefault="00F61043" w:rsidP="00986963">
            <w:pPr>
              <w:jc w:val="center"/>
              <w:rPr>
                <w:ins w:id="251" w:author="Apple Inc." w:date="2025-03-28T10:57:00Z" w16du:dateUtc="2025-03-28T17:57:00Z"/>
                <w:rFonts w:ascii="Arial" w:eastAsia="Times New Roman" w:hAnsi="Arial" w:cs="Arial"/>
                <w:b/>
                <w:bCs/>
                <w:color w:val="000000" w:themeColor="text1"/>
                <w:sz w:val="18"/>
                <w:szCs w:val="18"/>
              </w:rPr>
            </w:pPr>
            <w:ins w:id="252" w:author="Apple Inc." w:date="2025-03-28T10:57:00Z" w16du:dateUtc="2025-03-28T17:57:00Z">
              <w:r w:rsidRPr="004B4345">
                <w:rPr>
                  <w:rFonts w:ascii="Arial" w:eastAsia="Times New Roman" w:hAnsi="Arial" w:cs="Arial"/>
                  <w:b/>
                  <w:bCs/>
                  <w:color w:val="000000" w:themeColor="text1"/>
                  <w:sz w:val="18"/>
                  <w:szCs w:val="18"/>
                </w:rPr>
                <w:t>PA out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FE4515F" w14:textId="77777777" w:rsidR="00F61043" w:rsidRPr="004B4345" w:rsidRDefault="00F61043" w:rsidP="00986963">
            <w:pPr>
              <w:pStyle w:val="TAC"/>
              <w:rPr>
                <w:ins w:id="253" w:author="Apple Inc." w:date="2025-03-28T10:57:00Z" w16du:dateUtc="2025-03-28T17:57:00Z"/>
                <w:color w:val="000000" w:themeColor="text1"/>
              </w:rPr>
            </w:pPr>
            <w:ins w:id="254" w:author="Apple Inc." w:date="2025-03-28T10:57:00Z" w16du:dateUtc="2025-03-28T17:57:00Z">
              <w:r w:rsidRPr="004B4345">
                <w:rPr>
                  <w:color w:val="000000" w:themeColor="text1"/>
                </w:rPr>
                <w:t>27</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51265AF" w14:textId="77777777" w:rsidR="00F61043" w:rsidRPr="004B4345" w:rsidRDefault="00F61043" w:rsidP="00986963">
            <w:pPr>
              <w:pStyle w:val="TAC"/>
              <w:rPr>
                <w:ins w:id="255" w:author="Apple Inc." w:date="2025-03-28T10:57:00Z" w16du:dateUtc="2025-03-28T17:57:00Z"/>
                <w:color w:val="000000" w:themeColor="text1"/>
              </w:rPr>
            </w:pPr>
            <w:ins w:id="256"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DD39894" w14:textId="77777777" w:rsidR="00F61043" w:rsidRPr="004B4345" w:rsidRDefault="00F61043" w:rsidP="00986963">
            <w:pPr>
              <w:pStyle w:val="TAC"/>
              <w:rPr>
                <w:ins w:id="257" w:author="Apple Inc." w:date="2025-03-28T10:57:00Z" w16du:dateUtc="2025-03-28T17:57:00Z"/>
                <w:color w:val="000000" w:themeColor="text1"/>
              </w:rPr>
            </w:pPr>
            <w:ins w:id="258"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99153D6" w14:textId="77777777" w:rsidR="00F61043" w:rsidRPr="004B4345" w:rsidRDefault="00F61043" w:rsidP="00986963">
            <w:pPr>
              <w:pStyle w:val="TAC"/>
              <w:rPr>
                <w:ins w:id="259" w:author="Apple Inc." w:date="2025-03-28T10:57:00Z" w16du:dateUtc="2025-03-28T17:57:00Z"/>
                <w:color w:val="000000" w:themeColor="text1"/>
              </w:rPr>
            </w:pPr>
            <w:ins w:id="260"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174A0C24" w14:textId="77777777" w:rsidR="00F61043" w:rsidRPr="004B4345" w:rsidRDefault="00F61043" w:rsidP="00986963">
            <w:pPr>
              <w:pStyle w:val="TAC"/>
              <w:rPr>
                <w:ins w:id="261" w:author="Apple Inc." w:date="2025-03-28T10:57:00Z" w16du:dateUtc="2025-03-28T17:57:00Z"/>
                <w:color w:val="000000" w:themeColor="text1"/>
              </w:rPr>
            </w:pPr>
            <w:ins w:id="262" w:author="Apple Inc." w:date="2025-03-28T10:57:00Z" w16du:dateUtc="2025-03-28T17:57:00Z">
              <w:r w:rsidRPr="004B4345">
                <w:rPr>
                  <w:color w:val="000000" w:themeColor="text1"/>
                </w:rPr>
                <w:t>-</w:t>
              </w:r>
            </w:ins>
          </w:p>
        </w:tc>
      </w:tr>
      <w:tr w:rsidR="00F61043" w:rsidRPr="004B4345" w14:paraId="64E8D963" w14:textId="77777777" w:rsidTr="00986963">
        <w:trPr>
          <w:trHeight w:val="456"/>
          <w:ins w:id="263"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389245" w14:textId="77777777" w:rsidR="00F61043" w:rsidRPr="004B4345" w:rsidRDefault="00F61043" w:rsidP="00986963">
            <w:pPr>
              <w:jc w:val="center"/>
              <w:rPr>
                <w:ins w:id="264" w:author="Apple Inc." w:date="2025-03-28T10:57:00Z" w16du:dateUtc="2025-03-28T17:57:00Z"/>
                <w:rFonts w:ascii="Arial" w:eastAsia="Times New Roman" w:hAnsi="Arial" w:cs="Arial"/>
                <w:b/>
                <w:bCs/>
                <w:color w:val="000000" w:themeColor="text1"/>
                <w:sz w:val="18"/>
                <w:szCs w:val="18"/>
              </w:rPr>
            </w:pPr>
            <w:ins w:id="265" w:author="Apple Inc." w:date="2025-03-28T10:57:00Z" w16du:dateUtc="2025-03-28T17:57:00Z">
              <w:r w:rsidRPr="004B4345">
                <w:rPr>
                  <w:rFonts w:ascii="Arial" w:eastAsia="Times New Roman" w:hAnsi="Arial" w:cs="Arial"/>
                  <w:b/>
                  <w:bCs/>
                  <w:color w:val="000000" w:themeColor="text1"/>
                  <w:sz w:val="18"/>
                  <w:szCs w:val="18"/>
                </w:rPr>
                <w:t>Duplexer isolation</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A500F12" w14:textId="77777777" w:rsidR="00F61043" w:rsidRPr="004B4345" w:rsidRDefault="00F61043" w:rsidP="00986963">
            <w:pPr>
              <w:pStyle w:val="TAC"/>
              <w:rPr>
                <w:ins w:id="266" w:author="Apple Inc." w:date="2025-03-28T10:57:00Z" w16du:dateUtc="2025-03-28T17:57:00Z"/>
                <w:color w:val="000000" w:themeColor="text1"/>
              </w:rPr>
            </w:pPr>
            <w:ins w:id="267" w:author="Apple Inc." w:date="2025-03-28T10:57:00Z" w16du:dateUtc="2025-03-28T17:57:00Z">
              <w:r w:rsidRPr="004B4345">
                <w:rPr>
                  <w:color w:val="000000" w:themeColor="text1"/>
                </w:rPr>
                <w:t>50</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C5F139C" w14:textId="77777777" w:rsidR="00F61043" w:rsidRPr="004B4345" w:rsidRDefault="00F61043" w:rsidP="00986963">
            <w:pPr>
              <w:pStyle w:val="TAC"/>
              <w:rPr>
                <w:ins w:id="268" w:author="Apple Inc." w:date="2025-03-28T10:57:00Z" w16du:dateUtc="2025-03-28T17:57:00Z"/>
                <w:color w:val="000000" w:themeColor="text1"/>
              </w:rPr>
            </w:pPr>
            <w:ins w:id="269"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6801AFD" w14:textId="77777777" w:rsidR="00F61043" w:rsidRPr="004B4345" w:rsidRDefault="00F61043" w:rsidP="00986963">
            <w:pPr>
              <w:pStyle w:val="TAC"/>
              <w:rPr>
                <w:ins w:id="270" w:author="Apple Inc." w:date="2025-03-28T10:57:00Z" w16du:dateUtc="2025-03-28T17:57:00Z"/>
                <w:color w:val="000000" w:themeColor="text1"/>
              </w:rPr>
            </w:pPr>
            <w:ins w:id="271"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B985B84" w14:textId="77777777" w:rsidR="00F61043" w:rsidRPr="004B4345" w:rsidRDefault="00F61043" w:rsidP="00986963">
            <w:pPr>
              <w:pStyle w:val="TAC"/>
              <w:rPr>
                <w:ins w:id="272" w:author="Apple Inc." w:date="2025-03-28T10:57:00Z" w16du:dateUtc="2025-03-28T17:57:00Z"/>
                <w:color w:val="000000" w:themeColor="text1"/>
              </w:rPr>
            </w:pPr>
            <w:ins w:id="273"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0EFB9752" w14:textId="77777777" w:rsidR="00F61043" w:rsidRPr="004B4345" w:rsidRDefault="00F61043" w:rsidP="00986963">
            <w:pPr>
              <w:pStyle w:val="TAC"/>
              <w:rPr>
                <w:ins w:id="274" w:author="Apple Inc." w:date="2025-03-28T10:57:00Z" w16du:dateUtc="2025-03-28T17:57:00Z"/>
                <w:color w:val="000000" w:themeColor="text1"/>
              </w:rPr>
            </w:pPr>
            <w:ins w:id="275" w:author="Apple Inc." w:date="2025-03-28T10:57:00Z" w16du:dateUtc="2025-03-28T17:57:00Z">
              <w:r w:rsidRPr="004B4345">
                <w:rPr>
                  <w:color w:val="000000" w:themeColor="text1"/>
                </w:rPr>
                <w:t>-</w:t>
              </w:r>
            </w:ins>
          </w:p>
        </w:tc>
      </w:tr>
      <w:tr w:rsidR="00F61043" w:rsidRPr="004B4345" w14:paraId="67B208D4" w14:textId="77777777" w:rsidTr="00986963">
        <w:trPr>
          <w:trHeight w:val="456"/>
          <w:ins w:id="276"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E8986F" w14:textId="77777777" w:rsidR="00F61043" w:rsidRPr="004B4345" w:rsidRDefault="00F61043" w:rsidP="00986963">
            <w:pPr>
              <w:jc w:val="center"/>
              <w:rPr>
                <w:ins w:id="277" w:author="Apple Inc." w:date="2025-03-28T10:57:00Z" w16du:dateUtc="2025-03-28T17:57:00Z"/>
                <w:rFonts w:ascii="Arial" w:eastAsia="Times New Roman" w:hAnsi="Arial" w:cs="Arial"/>
                <w:b/>
                <w:bCs/>
                <w:color w:val="000000" w:themeColor="text1"/>
                <w:sz w:val="18"/>
                <w:szCs w:val="18"/>
              </w:rPr>
            </w:pPr>
            <w:ins w:id="278" w:author="Apple Inc." w:date="2025-03-28T10:57:00Z" w16du:dateUtc="2025-03-28T17:57:00Z">
              <w:r w:rsidRPr="004B4345">
                <w:rPr>
                  <w:rFonts w:ascii="Arial" w:eastAsia="Times New Roman" w:hAnsi="Arial" w:cs="Arial"/>
                  <w:b/>
                  <w:bCs/>
                  <w:color w:val="000000" w:themeColor="text1"/>
                  <w:sz w:val="18"/>
                  <w:szCs w:val="18"/>
                </w:rPr>
                <w:t>Rx Antenna input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D2CC2A0" w14:textId="77777777" w:rsidR="00F61043" w:rsidRPr="004B4345" w:rsidRDefault="00F61043" w:rsidP="00986963">
            <w:pPr>
              <w:pStyle w:val="TAC"/>
              <w:rPr>
                <w:ins w:id="279" w:author="Apple Inc." w:date="2025-03-28T10:57:00Z" w16du:dateUtc="2025-03-28T17:57:00Z"/>
                <w:color w:val="000000" w:themeColor="text1"/>
              </w:rPr>
            </w:pPr>
            <w:ins w:id="280"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93347F8" w14:textId="77777777" w:rsidR="00F61043" w:rsidRPr="004B4345" w:rsidRDefault="00F61043" w:rsidP="00986963">
            <w:pPr>
              <w:pStyle w:val="TAC"/>
              <w:rPr>
                <w:ins w:id="281" w:author="Apple Inc." w:date="2025-03-28T10:57:00Z" w16du:dateUtc="2025-03-28T17:57:00Z"/>
                <w:color w:val="000000" w:themeColor="text1"/>
              </w:rPr>
            </w:pPr>
            <w:ins w:id="282" w:author="Apple Inc." w:date="2025-03-28T10:57:00Z" w16du:dateUtc="2025-03-28T17:57:00Z">
              <w:r w:rsidRPr="004B4345">
                <w:rPr>
                  <w:color w:val="000000" w:themeColor="text1"/>
                </w:rPr>
                <w:t>-96.5</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F5CD8C0" w14:textId="77777777" w:rsidR="00F61043" w:rsidRPr="004B4345" w:rsidRDefault="00F61043" w:rsidP="00986963">
            <w:pPr>
              <w:pStyle w:val="TAC"/>
              <w:rPr>
                <w:ins w:id="283" w:author="Apple Inc." w:date="2025-03-28T10:57:00Z" w16du:dateUtc="2025-03-28T17:57:00Z"/>
                <w:color w:val="000000" w:themeColor="text1"/>
              </w:rPr>
            </w:pPr>
            <w:ins w:id="284" w:author="Apple Inc." w:date="2025-03-28T10:57:00Z" w16du:dateUtc="2025-03-28T17:57:00Z">
              <w:r w:rsidRPr="004B4345">
                <w:rPr>
                  <w:color w:val="000000" w:themeColor="text1"/>
                </w:rPr>
                <w:t>-91.5</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7F4078E" w14:textId="77777777" w:rsidR="00F61043" w:rsidRPr="004B4345" w:rsidRDefault="00F61043" w:rsidP="00986963">
            <w:pPr>
              <w:pStyle w:val="TAC"/>
              <w:rPr>
                <w:ins w:id="285" w:author="Apple Inc." w:date="2025-03-28T10:57:00Z" w16du:dateUtc="2025-03-28T17:57:00Z"/>
                <w:color w:val="000000" w:themeColor="text1"/>
              </w:rPr>
            </w:pPr>
            <w:ins w:id="286"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77D2A933" w14:textId="77777777" w:rsidR="00F61043" w:rsidRPr="004B4345" w:rsidRDefault="00F61043" w:rsidP="00986963">
            <w:pPr>
              <w:pStyle w:val="TAC"/>
              <w:rPr>
                <w:ins w:id="287" w:author="Apple Inc." w:date="2025-03-28T10:57:00Z" w16du:dateUtc="2025-03-28T17:57:00Z"/>
                <w:color w:val="000000" w:themeColor="text1"/>
              </w:rPr>
            </w:pPr>
            <w:ins w:id="288" w:author="Apple Inc." w:date="2025-03-28T10:57:00Z" w16du:dateUtc="2025-03-28T17:57:00Z">
              <w:r w:rsidRPr="004B4345">
                <w:rPr>
                  <w:color w:val="000000" w:themeColor="text1"/>
                </w:rPr>
                <w:t>-</w:t>
              </w:r>
            </w:ins>
          </w:p>
        </w:tc>
      </w:tr>
      <w:tr w:rsidR="00F61043" w:rsidRPr="004B4345" w14:paraId="16B0A407" w14:textId="77777777" w:rsidTr="00986963">
        <w:trPr>
          <w:trHeight w:val="456"/>
          <w:ins w:id="289"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099E3C" w14:textId="77777777" w:rsidR="00F61043" w:rsidRPr="004B4345" w:rsidRDefault="00F61043" w:rsidP="00986963">
            <w:pPr>
              <w:jc w:val="center"/>
              <w:rPr>
                <w:ins w:id="290" w:author="Apple Inc." w:date="2025-03-28T10:57:00Z" w16du:dateUtc="2025-03-28T17:57:00Z"/>
                <w:rFonts w:ascii="Arial" w:eastAsia="Times New Roman" w:hAnsi="Arial" w:cs="Arial"/>
                <w:b/>
                <w:bCs/>
                <w:color w:val="000000" w:themeColor="text1"/>
                <w:sz w:val="18"/>
                <w:szCs w:val="18"/>
              </w:rPr>
            </w:pPr>
            <w:ins w:id="291" w:author="Apple Inc." w:date="2025-03-28T10:57:00Z" w16du:dateUtc="2025-03-28T17:57:00Z">
              <w:r w:rsidRPr="004B4345">
                <w:rPr>
                  <w:rFonts w:ascii="Arial" w:eastAsia="Times New Roman" w:hAnsi="Arial" w:cs="Arial"/>
                  <w:b/>
                  <w:bCs/>
                  <w:color w:val="000000" w:themeColor="text1"/>
                  <w:sz w:val="18"/>
                  <w:szCs w:val="18"/>
                </w:rPr>
                <w:t>FE loss</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00828E1" w14:textId="77777777" w:rsidR="00F61043" w:rsidRPr="004B4345" w:rsidRDefault="00F61043" w:rsidP="00986963">
            <w:pPr>
              <w:pStyle w:val="TAC"/>
              <w:rPr>
                <w:ins w:id="292" w:author="Apple Inc." w:date="2025-03-28T10:57:00Z" w16du:dateUtc="2025-03-28T17:57:00Z"/>
                <w:color w:val="000000" w:themeColor="text1"/>
              </w:rPr>
            </w:pPr>
            <w:ins w:id="293"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4152BB7" w14:textId="77777777" w:rsidR="00F61043" w:rsidRPr="004B4345" w:rsidRDefault="00F61043" w:rsidP="00986963">
            <w:pPr>
              <w:pStyle w:val="TAC"/>
              <w:rPr>
                <w:ins w:id="294" w:author="Apple Inc." w:date="2025-03-28T10:57:00Z" w16du:dateUtc="2025-03-28T17:57:00Z"/>
                <w:color w:val="000000" w:themeColor="text1"/>
              </w:rPr>
            </w:pPr>
            <w:ins w:id="295" w:author="Apple Inc." w:date="2025-03-28T10:57:00Z" w16du:dateUtc="2025-03-28T17:57:00Z">
              <w:r w:rsidRPr="004B4345">
                <w:rPr>
                  <w:color w:val="000000" w:themeColor="text1"/>
                </w:rPr>
                <w:t>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B3AB537" w14:textId="77777777" w:rsidR="00F61043" w:rsidRPr="004B4345" w:rsidRDefault="00F61043" w:rsidP="00986963">
            <w:pPr>
              <w:pStyle w:val="TAC"/>
              <w:rPr>
                <w:ins w:id="296" w:author="Apple Inc." w:date="2025-03-28T10:57:00Z" w16du:dateUtc="2025-03-28T17:57:00Z"/>
                <w:color w:val="000000" w:themeColor="text1"/>
              </w:rPr>
            </w:pPr>
            <w:ins w:id="297" w:author="Apple Inc." w:date="2025-03-28T10:57:00Z" w16du:dateUtc="2025-03-28T17:57:00Z">
              <w:r w:rsidRPr="004B4345">
                <w:rPr>
                  <w:color w:val="000000" w:themeColor="text1"/>
                </w:rPr>
                <w:t>4</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646DF7D" w14:textId="77777777" w:rsidR="00F61043" w:rsidRPr="004B4345" w:rsidRDefault="00F61043" w:rsidP="00986963">
            <w:pPr>
              <w:pStyle w:val="TAC"/>
              <w:rPr>
                <w:ins w:id="298" w:author="Apple Inc." w:date="2025-03-28T10:57:00Z" w16du:dateUtc="2025-03-28T17:57:00Z"/>
                <w:color w:val="000000" w:themeColor="text1"/>
              </w:rPr>
            </w:pPr>
            <w:ins w:id="299"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77F89673" w14:textId="77777777" w:rsidR="00F61043" w:rsidRPr="004B4345" w:rsidRDefault="00F61043" w:rsidP="00986963">
            <w:pPr>
              <w:pStyle w:val="TAC"/>
              <w:rPr>
                <w:ins w:id="300" w:author="Apple Inc." w:date="2025-03-28T10:57:00Z" w16du:dateUtc="2025-03-28T17:57:00Z"/>
                <w:color w:val="000000" w:themeColor="text1"/>
              </w:rPr>
            </w:pPr>
            <w:ins w:id="301" w:author="Apple Inc." w:date="2025-03-28T10:57:00Z" w16du:dateUtc="2025-03-28T17:57:00Z">
              <w:r w:rsidRPr="004B4345">
                <w:rPr>
                  <w:color w:val="000000" w:themeColor="text1"/>
                </w:rPr>
                <w:t>-</w:t>
              </w:r>
            </w:ins>
          </w:p>
        </w:tc>
      </w:tr>
      <w:tr w:rsidR="00F61043" w:rsidRPr="004B4345" w14:paraId="0765D97A" w14:textId="77777777" w:rsidTr="00986963">
        <w:trPr>
          <w:trHeight w:val="456"/>
          <w:ins w:id="302"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9169C0" w14:textId="77777777" w:rsidR="00F61043" w:rsidRPr="004B4345" w:rsidRDefault="00F61043" w:rsidP="00986963">
            <w:pPr>
              <w:jc w:val="center"/>
              <w:rPr>
                <w:ins w:id="303" w:author="Apple Inc." w:date="2025-03-28T10:57:00Z" w16du:dateUtc="2025-03-28T17:57:00Z"/>
                <w:rFonts w:ascii="Arial" w:eastAsia="Times New Roman" w:hAnsi="Arial" w:cs="Arial"/>
                <w:b/>
                <w:bCs/>
                <w:color w:val="000000" w:themeColor="text1"/>
                <w:sz w:val="18"/>
                <w:szCs w:val="18"/>
              </w:rPr>
            </w:pPr>
            <w:ins w:id="304" w:author="Apple Inc." w:date="2025-03-28T10:57:00Z" w16du:dateUtc="2025-03-28T17:57:00Z">
              <w:r w:rsidRPr="004B4345">
                <w:rPr>
                  <w:rFonts w:ascii="Arial" w:eastAsia="Times New Roman" w:hAnsi="Arial" w:cs="Arial"/>
                  <w:b/>
                  <w:bCs/>
                  <w:color w:val="000000" w:themeColor="text1"/>
                  <w:sz w:val="18"/>
                  <w:szCs w:val="18"/>
                </w:rPr>
                <w:t>Duplexer output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292AFFD" w14:textId="77777777" w:rsidR="00F61043" w:rsidRPr="004B4345" w:rsidRDefault="00F61043" w:rsidP="00986963">
            <w:pPr>
              <w:pStyle w:val="TAC"/>
              <w:rPr>
                <w:ins w:id="305" w:author="Apple Inc." w:date="2025-03-28T10:57:00Z" w16du:dateUtc="2025-03-28T17:57:00Z"/>
                <w:b/>
                <w:bCs/>
                <w:color w:val="000000" w:themeColor="text1"/>
              </w:rPr>
            </w:pPr>
            <w:ins w:id="306" w:author="Apple Inc." w:date="2025-03-28T10:57:00Z" w16du:dateUtc="2025-03-28T17:57:00Z">
              <w:r w:rsidRPr="004B4345">
                <w:rPr>
                  <w:b/>
                  <w:bCs/>
                  <w:color w:val="000000" w:themeColor="text1"/>
                </w:rPr>
                <w:t>-23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0762A18" w14:textId="77777777" w:rsidR="00F61043" w:rsidRPr="004B4345" w:rsidRDefault="00F61043" w:rsidP="00986963">
            <w:pPr>
              <w:pStyle w:val="TAC"/>
              <w:rPr>
                <w:ins w:id="307" w:author="Apple Inc." w:date="2025-03-28T10:57:00Z" w16du:dateUtc="2025-03-28T17:57:00Z"/>
                <w:b/>
                <w:bCs/>
                <w:color w:val="000000" w:themeColor="text1"/>
              </w:rPr>
            </w:pPr>
            <w:ins w:id="308" w:author="Apple Inc." w:date="2025-03-28T10:57:00Z" w16du:dateUtc="2025-03-28T17:57:00Z">
              <w:r w:rsidRPr="004B4345">
                <w:rPr>
                  <w:b/>
                  <w:bCs/>
                  <w:color w:val="000000" w:themeColor="text1"/>
                </w:rPr>
                <w:t>-100.5</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039A27F" w14:textId="77777777" w:rsidR="00F61043" w:rsidRPr="004B4345" w:rsidRDefault="00F61043" w:rsidP="00986963">
            <w:pPr>
              <w:pStyle w:val="TAC"/>
              <w:rPr>
                <w:ins w:id="309" w:author="Apple Inc." w:date="2025-03-28T10:57:00Z" w16du:dateUtc="2025-03-28T17:57:00Z"/>
                <w:b/>
                <w:bCs/>
                <w:color w:val="000000" w:themeColor="text1"/>
              </w:rPr>
            </w:pPr>
            <w:ins w:id="310" w:author="Apple Inc." w:date="2025-03-28T10:57:00Z" w16du:dateUtc="2025-03-28T17:57:00Z">
              <w:r w:rsidRPr="004B4345">
                <w:rPr>
                  <w:b/>
                  <w:bCs/>
                  <w:color w:val="000000" w:themeColor="text1"/>
                </w:rPr>
                <w:t>-95.5</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E1BE2C9" w14:textId="77777777" w:rsidR="00F61043" w:rsidRPr="004B4345" w:rsidRDefault="00F61043" w:rsidP="00986963">
            <w:pPr>
              <w:pStyle w:val="TAC"/>
              <w:rPr>
                <w:ins w:id="311" w:author="Apple Inc." w:date="2025-03-28T10:57:00Z" w16du:dateUtc="2025-03-28T17:57:00Z"/>
                <w:color w:val="000000" w:themeColor="text1"/>
              </w:rPr>
            </w:pPr>
            <w:ins w:id="312"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3ED83494" w14:textId="77777777" w:rsidR="00F61043" w:rsidRPr="004B4345" w:rsidRDefault="00F61043" w:rsidP="00986963">
            <w:pPr>
              <w:pStyle w:val="TAC"/>
              <w:rPr>
                <w:ins w:id="313" w:author="Apple Inc." w:date="2025-03-28T10:57:00Z" w16du:dateUtc="2025-03-28T17:57:00Z"/>
                <w:color w:val="000000" w:themeColor="text1"/>
              </w:rPr>
            </w:pPr>
            <w:ins w:id="314" w:author="Apple Inc." w:date="2025-03-28T10:57:00Z" w16du:dateUtc="2025-03-28T17:57:00Z">
              <w:r w:rsidRPr="004B4345">
                <w:rPr>
                  <w:color w:val="000000" w:themeColor="text1"/>
                </w:rPr>
                <w:t>-</w:t>
              </w:r>
            </w:ins>
          </w:p>
        </w:tc>
      </w:tr>
      <w:tr w:rsidR="00F61043" w:rsidRPr="004B4345" w14:paraId="02F648A0" w14:textId="77777777" w:rsidTr="00986963">
        <w:trPr>
          <w:trHeight w:val="456"/>
          <w:ins w:id="315"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54CA46" w14:textId="77777777" w:rsidR="00F61043" w:rsidRPr="004B4345" w:rsidRDefault="00F61043" w:rsidP="00986963">
            <w:pPr>
              <w:jc w:val="center"/>
              <w:rPr>
                <w:ins w:id="316" w:author="Apple Inc." w:date="2025-03-28T10:57:00Z" w16du:dateUtc="2025-03-28T17:57:00Z"/>
                <w:rFonts w:ascii="Arial" w:eastAsia="Times New Roman" w:hAnsi="Arial" w:cs="Arial"/>
                <w:b/>
                <w:bCs/>
                <w:color w:val="000000" w:themeColor="text1"/>
                <w:sz w:val="18"/>
                <w:szCs w:val="18"/>
              </w:rPr>
            </w:pPr>
            <w:ins w:id="317" w:author="Apple Inc." w:date="2025-03-28T10:57:00Z" w16du:dateUtc="2025-03-28T17:57:00Z">
              <w:r w:rsidRPr="004B4345">
                <w:rPr>
                  <w:rFonts w:ascii="Arial" w:eastAsia="Times New Roman" w:hAnsi="Arial" w:cs="Arial"/>
                  <w:b/>
                  <w:bCs/>
                  <w:color w:val="000000" w:themeColor="text1"/>
                  <w:sz w:val="18"/>
                  <w:szCs w:val="18"/>
                </w:rPr>
                <w:t>LPF attenuation</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4E0DF08" w14:textId="77777777" w:rsidR="00F61043" w:rsidRPr="004B4345" w:rsidRDefault="00F61043" w:rsidP="00986963">
            <w:pPr>
              <w:pStyle w:val="TAC"/>
              <w:rPr>
                <w:ins w:id="318" w:author="Apple Inc." w:date="2025-03-28T10:57:00Z" w16du:dateUtc="2025-03-28T17:57:00Z"/>
                <w:color w:val="000000" w:themeColor="text1"/>
              </w:rPr>
            </w:pPr>
            <w:ins w:id="319" w:author="Apple Inc." w:date="2025-03-28T10:57:00Z" w16du:dateUtc="2025-03-28T17:57:00Z">
              <w:r w:rsidRPr="004B4345">
                <w:rPr>
                  <w:color w:val="000000" w:themeColor="text1"/>
                </w:rPr>
                <w:t>12.9</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71D91C8E" w14:textId="77777777" w:rsidR="00F61043" w:rsidRPr="004B4345" w:rsidRDefault="00F61043" w:rsidP="00986963">
            <w:pPr>
              <w:pStyle w:val="TAC"/>
              <w:rPr>
                <w:ins w:id="320" w:author="Apple Inc." w:date="2025-03-28T10:57:00Z" w16du:dateUtc="2025-03-28T17:57:00Z"/>
                <w:color w:val="000000" w:themeColor="text1"/>
              </w:rPr>
            </w:pPr>
            <w:ins w:id="321" w:author="Apple Inc." w:date="2025-03-28T10:57:00Z" w16du:dateUtc="2025-03-28T17:57:00Z">
              <w:r w:rsidRPr="004B4345">
                <w:rPr>
                  <w:color w:val="000000" w:themeColor="text1"/>
                </w:rPr>
                <w:t>1</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1296DF2" w14:textId="77777777" w:rsidR="00F61043" w:rsidRPr="004B4345" w:rsidRDefault="00F61043" w:rsidP="00986963">
            <w:pPr>
              <w:pStyle w:val="TAC"/>
              <w:rPr>
                <w:ins w:id="322" w:author="Apple Inc." w:date="2025-03-28T10:57:00Z" w16du:dateUtc="2025-03-28T17:57:00Z"/>
                <w:color w:val="000000" w:themeColor="text1"/>
              </w:rPr>
            </w:pPr>
            <w:ins w:id="323" w:author="Apple Inc." w:date="2025-03-28T10:57:00Z" w16du:dateUtc="2025-03-28T17:57:00Z">
              <w:r w:rsidRPr="004B4345">
                <w:rPr>
                  <w:color w:val="000000" w:themeColor="text1"/>
                </w:rPr>
                <w:t>1</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D6BA838" w14:textId="77777777" w:rsidR="00F61043" w:rsidRPr="004B4345" w:rsidRDefault="00F61043" w:rsidP="00986963">
            <w:pPr>
              <w:pStyle w:val="TAC"/>
              <w:rPr>
                <w:ins w:id="324" w:author="Apple Inc." w:date="2025-03-28T10:57:00Z" w16du:dateUtc="2025-03-28T17:57:00Z"/>
                <w:color w:val="000000" w:themeColor="text1"/>
              </w:rPr>
            </w:pPr>
            <w:ins w:id="325"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462134E0" w14:textId="77777777" w:rsidR="00F61043" w:rsidRPr="004B4345" w:rsidRDefault="00F61043" w:rsidP="00986963">
            <w:pPr>
              <w:pStyle w:val="TAC"/>
              <w:rPr>
                <w:ins w:id="326" w:author="Apple Inc." w:date="2025-03-28T10:57:00Z" w16du:dateUtc="2025-03-28T17:57:00Z"/>
                <w:color w:val="000000" w:themeColor="text1"/>
              </w:rPr>
            </w:pPr>
            <w:ins w:id="327" w:author="Apple Inc." w:date="2025-03-28T10:57:00Z" w16du:dateUtc="2025-03-28T17:57:00Z">
              <w:r w:rsidRPr="004B4345">
                <w:rPr>
                  <w:color w:val="000000" w:themeColor="text1"/>
                </w:rPr>
                <w:t>-</w:t>
              </w:r>
            </w:ins>
          </w:p>
        </w:tc>
      </w:tr>
      <w:tr w:rsidR="00F61043" w:rsidRPr="004B4345" w14:paraId="2A957AF8" w14:textId="77777777" w:rsidTr="00986963">
        <w:trPr>
          <w:trHeight w:val="732"/>
          <w:ins w:id="328"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4CCE09" w14:textId="77777777" w:rsidR="00F61043" w:rsidRPr="004B4345" w:rsidRDefault="00F61043" w:rsidP="00986963">
            <w:pPr>
              <w:jc w:val="center"/>
              <w:rPr>
                <w:ins w:id="329" w:author="Apple Inc." w:date="2025-03-28T10:57:00Z" w16du:dateUtc="2025-03-28T17:57:00Z"/>
                <w:rFonts w:ascii="Arial" w:eastAsia="Times New Roman" w:hAnsi="Arial" w:cs="Arial"/>
                <w:b/>
                <w:bCs/>
                <w:color w:val="000000" w:themeColor="text1"/>
                <w:sz w:val="18"/>
                <w:szCs w:val="18"/>
              </w:rPr>
            </w:pPr>
            <w:ins w:id="330" w:author="Apple Inc." w:date="2025-03-28T10:57:00Z" w16du:dateUtc="2025-03-28T17:57:00Z">
              <w:r w:rsidRPr="004B4345">
                <w:rPr>
                  <w:rFonts w:ascii="Arial" w:eastAsia="Times New Roman" w:hAnsi="Arial" w:cs="Arial"/>
                  <w:b/>
                  <w:bCs/>
                  <w:color w:val="000000" w:themeColor="text1"/>
                  <w:sz w:val="18"/>
                  <w:szCs w:val="18"/>
                </w:rPr>
                <w:t>LPF output (dBm)</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688F3AE" w14:textId="77777777" w:rsidR="00F61043" w:rsidRPr="004B4345" w:rsidRDefault="00F61043" w:rsidP="00986963">
            <w:pPr>
              <w:pStyle w:val="TAC"/>
              <w:rPr>
                <w:ins w:id="331" w:author="Apple Inc." w:date="2025-03-28T10:57:00Z" w16du:dateUtc="2025-03-28T17:57:00Z"/>
                <w:b/>
                <w:bCs/>
                <w:color w:val="000000" w:themeColor="text1"/>
              </w:rPr>
            </w:pPr>
            <w:ins w:id="332" w:author="Apple Inc." w:date="2025-03-28T10:57:00Z" w16du:dateUtc="2025-03-28T17:57:00Z">
              <w:r w:rsidRPr="004B4345">
                <w:rPr>
                  <w:b/>
                  <w:bCs/>
                  <w:color w:val="000000" w:themeColor="text1"/>
                </w:rPr>
                <w:t>-35.9</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EF944D6" w14:textId="77777777" w:rsidR="00F61043" w:rsidRPr="004B4345" w:rsidRDefault="00F61043" w:rsidP="00986963">
            <w:pPr>
              <w:pStyle w:val="TAC"/>
              <w:rPr>
                <w:ins w:id="333" w:author="Apple Inc." w:date="2025-03-28T10:57:00Z" w16du:dateUtc="2025-03-28T17:57:00Z"/>
                <w:b/>
                <w:bCs/>
                <w:color w:val="000000" w:themeColor="text1"/>
              </w:rPr>
            </w:pPr>
            <w:ins w:id="334" w:author="Apple Inc." w:date="2025-03-28T10:57:00Z" w16du:dateUtc="2025-03-28T17:57:00Z">
              <w:r w:rsidRPr="004B4345">
                <w:rPr>
                  <w:b/>
                  <w:bCs/>
                  <w:color w:val="000000" w:themeColor="text1"/>
                </w:rPr>
                <w:t>-101.5</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BD28B6E" w14:textId="77777777" w:rsidR="00F61043" w:rsidRPr="004B4345" w:rsidRDefault="00F61043" w:rsidP="00986963">
            <w:pPr>
              <w:pStyle w:val="TAC"/>
              <w:rPr>
                <w:ins w:id="335" w:author="Apple Inc." w:date="2025-03-28T10:57:00Z" w16du:dateUtc="2025-03-28T17:57:00Z"/>
                <w:b/>
                <w:bCs/>
                <w:color w:val="000000" w:themeColor="text1"/>
              </w:rPr>
            </w:pPr>
            <w:ins w:id="336" w:author="Apple Inc." w:date="2025-03-28T10:57:00Z" w16du:dateUtc="2025-03-28T17:57:00Z">
              <w:r w:rsidRPr="004B4345">
                <w:rPr>
                  <w:b/>
                  <w:bCs/>
                  <w:color w:val="000000" w:themeColor="text1"/>
                </w:rPr>
                <w:t>-96.5</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73BAB97" w14:textId="77777777" w:rsidR="00F61043" w:rsidRPr="004B4345" w:rsidRDefault="00F61043" w:rsidP="00986963">
            <w:pPr>
              <w:pStyle w:val="TAC"/>
              <w:rPr>
                <w:ins w:id="337" w:author="Apple Inc." w:date="2025-03-28T10:57:00Z" w16du:dateUtc="2025-03-28T17:57:00Z"/>
                <w:color w:val="000000" w:themeColor="text1"/>
              </w:rPr>
            </w:pPr>
            <w:ins w:id="338"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37329546" w14:textId="77777777" w:rsidR="00F61043" w:rsidRPr="004B4345" w:rsidRDefault="00F61043" w:rsidP="00986963">
            <w:pPr>
              <w:pStyle w:val="TAC"/>
              <w:rPr>
                <w:ins w:id="339" w:author="Apple Inc." w:date="2025-03-28T10:57:00Z" w16du:dateUtc="2025-03-28T17:57:00Z"/>
                <w:color w:val="000000" w:themeColor="text1"/>
              </w:rPr>
            </w:pPr>
            <w:ins w:id="340" w:author="Apple Inc." w:date="2025-03-28T10:57:00Z" w16du:dateUtc="2025-03-28T17:57:00Z">
              <w:r w:rsidRPr="004B4345">
                <w:rPr>
                  <w:color w:val="000000" w:themeColor="text1"/>
                </w:rPr>
                <w:t>-</w:t>
              </w:r>
            </w:ins>
          </w:p>
        </w:tc>
      </w:tr>
      <w:tr w:rsidR="00F61043" w:rsidRPr="004B4345" w14:paraId="3604A74D" w14:textId="77777777" w:rsidTr="00986963">
        <w:trPr>
          <w:trHeight w:val="468"/>
          <w:ins w:id="341"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39B3C15" w14:textId="77777777" w:rsidR="00F61043" w:rsidRPr="004B4345" w:rsidRDefault="00F61043" w:rsidP="00986963">
            <w:pPr>
              <w:jc w:val="center"/>
              <w:rPr>
                <w:ins w:id="342" w:author="Apple Inc." w:date="2025-03-28T10:57:00Z" w16du:dateUtc="2025-03-28T17:57:00Z"/>
                <w:rFonts w:ascii="Arial" w:eastAsia="Times New Roman" w:hAnsi="Arial" w:cs="Arial"/>
                <w:color w:val="000000" w:themeColor="text1"/>
                <w:sz w:val="18"/>
                <w:szCs w:val="18"/>
              </w:rPr>
            </w:pPr>
            <w:ins w:id="343" w:author="Apple Inc." w:date="2025-03-28T10:57:00Z" w16du:dateUtc="2025-03-28T17:57:00Z">
              <w:r w:rsidRPr="004B4345">
                <w:rPr>
                  <w:rFonts w:ascii="Arial" w:eastAsia="Times New Roman" w:hAnsi="Arial" w:cs="Arial"/>
                  <w:bCs/>
                  <w:color w:val="000000" w:themeColor="text1"/>
                  <w:sz w:val="18"/>
                  <w:szCs w:val="18"/>
                </w:rPr>
                <w:t>Noise floor for basic REFSENS</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55CD01D" w14:textId="77777777" w:rsidR="00F61043" w:rsidRPr="004B4345" w:rsidRDefault="00F61043" w:rsidP="00986963">
            <w:pPr>
              <w:pStyle w:val="TAC"/>
              <w:rPr>
                <w:ins w:id="344" w:author="Apple Inc." w:date="2025-03-28T10:57:00Z" w16du:dateUtc="2025-03-28T17:57:00Z"/>
                <w:bCs/>
                <w:color w:val="000000" w:themeColor="text1"/>
              </w:rPr>
            </w:pPr>
            <w:ins w:id="345"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4A8C43F" w14:textId="77777777" w:rsidR="00F61043" w:rsidRPr="004B4345" w:rsidRDefault="00F61043" w:rsidP="00986963">
            <w:pPr>
              <w:pStyle w:val="TAC"/>
              <w:rPr>
                <w:ins w:id="346" w:author="Apple Inc." w:date="2025-03-28T10:57:00Z" w16du:dateUtc="2025-03-28T17:57:00Z"/>
                <w:bCs/>
                <w:color w:val="000000" w:themeColor="text1"/>
              </w:rPr>
            </w:pPr>
            <w:ins w:id="347"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97D8B51" w14:textId="77777777" w:rsidR="00F61043" w:rsidRPr="004B4345" w:rsidRDefault="00F61043" w:rsidP="00986963">
            <w:pPr>
              <w:pStyle w:val="TAC"/>
              <w:rPr>
                <w:ins w:id="348" w:author="Apple Inc." w:date="2025-03-28T10:57:00Z" w16du:dateUtc="2025-03-28T17:57:00Z"/>
                <w:bCs/>
                <w:color w:val="000000" w:themeColor="text1"/>
              </w:rPr>
            </w:pPr>
            <w:ins w:id="349"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0566185" w14:textId="77777777" w:rsidR="00F61043" w:rsidRPr="004B4345" w:rsidRDefault="00F61043" w:rsidP="00986963">
            <w:pPr>
              <w:pStyle w:val="TAC"/>
              <w:rPr>
                <w:ins w:id="350" w:author="Apple Inc." w:date="2025-03-28T10:57:00Z" w16du:dateUtc="2025-03-28T17:57:00Z"/>
                <w:color w:val="000000" w:themeColor="text1"/>
              </w:rPr>
            </w:pPr>
            <w:ins w:id="351" w:author="Apple Inc." w:date="2025-03-28T10:57:00Z" w16du:dateUtc="2025-03-28T17:57:00Z">
              <w:r w:rsidRPr="004B4345">
                <w:rPr>
                  <w:bCs/>
                  <w:color w:val="000000" w:themeColor="text1"/>
                </w:rPr>
                <w:t>-100.5</w:t>
              </w:r>
            </w:ins>
          </w:p>
        </w:tc>
        <w:tc>
          <w:tcPr>
            <w:tcW w:w="840" w:type="pct"/>
            <w:tcBorders>
              <w:top w:val="single" w:sz="4" w:space="0" w:color="auto"/>
              <w:left w:val="single" w:sz="4" w:space="0" w:color="auto"/>
              <w:bottom w:val="single" w:sz="4" w:space="0" w:color="auto"/>
              <w:right w:val="single" w:sz="4" w:space="0" w:color="auto"/>
            </w:tcBorders>
            <w:vAlign w:val="center"/>
          </w:tcPr>
          <w:p w14:paraId="0CE7DC8C" w14:textId="77777777" w:rsidR="00F61043" w:rsidRPr="004B4345" w:rsidRDefault="00F61043" w:rsidP="00986963">
            <w:pPr>
              <w:pStyle w:val="TAC"/>
              <w:rPr>
                <w:ins w:id="352" w:author="Apple Inc." w:date="2025-03-28T10:57:00Z" w16du:dateUtc="2025-03-28T17:57:00Z"/>
                <w:bCs/>
                <w:color w:val="000000" w:themeColor="text1"/>
              </w:rPr>
            </w:pPr>
            <w:ins w:id="353" w:author="Apple Inc." w:date="2025-03-28T10:57:00Z" w16du:dateUtc="2025-03-28T17:57:00Z">
              <w:r w:rsidRPr="004B4345">
                <w:rPr>
                  <w:color w:val="000000" w:themeColor="text1"/>
                </w:rPr>
                <w:t>-</w:t>
              </w:r>
            </w:ins>
          </w:p>
        </w:tc>
      </w:tr>
      <w:tr w:rsidR="00F61043" w:rsidRPr="004B4345" w14:paraId="704FBA38" w14:textId="77777777" w:rsidTr="00986963">
        <w:trPr>
          <w:trHeight w:val="864"/>
          <w:ins w:id="354"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92FEEA" w14:textId="77777777" w:rsidR="00F61043" w:rsidRPr="004B4345" w:rsidRDefault="00F61043" w:rsidP="00986963">
            <w:pPr>
              <w:jc w:val="center"/>
              <w:rPr>
                <w:ins w:id="355" w:author="Apple Inc." w:date="2025-03-28T10:57:00Z" w16du:dateUtc="2025-03-28T17:57:00Z"/>
                <w:rFonts w:ascii="Arial" w:eastAsia="Times New Roman" w:hAnsi="Arial" w:cs="Arial"/>
                <w:b/>
                <w:color w:val="000000" w:themeColor="text1"/>
                <w:sz w:val="18"/>
                <w:szCs w:val="18"/>
              </w:rPr>
            </w:pPr>
            <w:ins w:id="356" w:author="Apple Inc." w:date="2025-03-28T10:57:00Z" w16du:dateUtc="2025-03-28T17:57:00Z">
              <w:r w:rsidRPr="004B4345">
                <w:rPr>
                  <w:rFonts w:ascii="Arial" w:eastAsia="Times New Roman" w:hAnsi="Arial" w:cs="Arial"/>
                  <w:b/>
                  <w:color w:val="000000" w:themeColor="text1"/>
                  <w:sz w:val="18"/>
                  <w:szCs w:val="18"/>
                </w:rPr>
                <w:t>NF increase due to AGC adjustment</w:t>
              </w:r>
            </w:ins>
          </w:p>
          <w:p w14:paraId="014A52A5" w14:textId="77777777" w:rsidR="00F61043" w:rsidRPr="004B4345" w:rsidRDefault="00F61043" w:rsidP="00986963">
            <w:pPr>
              <w:jc w:val="center"/>
              <w:rPr>
                <w:ins w:id="357" w:author="Apple Inc." w:date="2025-03-28T10:57:00Z" w16du:dateUtc="2025-03-28T17:57:00Z"/>
                <w:rFonts w:ascii="Arial" w:eastAsia="Times New Roman" w:hAnsi="Arial" w:cs="Arial"/>
                <w:color w:val="000000" w:themeColor="text1"/>
                <w:sz w:val="18"/>
                <w:szCs w:val="18"/>
              </w:rPr>
            </w:pPr>
            <w:ins w:id="358" w:author="Apple Inc." w:date="2025-03-28T10:57:00Z" w16du:dateUtc="2025-03-28T17:57:00Z">
              <w:r w:rsidRPr="004B4345">
                <w:rPr>
                  <w:rFonts w:ascii="Arial" w:eastAsia="Times New Roman" w:hAnsi="Arial" w:cs="Arial"/>
                  <w:b/>
                  <w:color w:val="000000" w:themeColor="text1"/>
                  <w:sz w:val="18"/>
                  <w:szCs w:val="18"/>
                </w:rPr>
                <w:t>(including effects due to ADC setpoint adjustment)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B512C2E" w14:textId="77777777" w:rsidR="00F61043" w:rsidRPr="004B4345" w:rsidRDefault="00F61043" w:rsidP="00986963">
            <w:pPr>
              <w:pStyle w:val="TAC"/>
              <w:rPr>
                <w:ins w:id="359" w:author="Apple Inc." w:date="2025-03-28T10:57:00Z" w16du:dateUtc="2025-03-28T17:57:00Z"/>
                <w:bCs/>
                <w:color w:val="000000" w:themeColor="text1"/>
              </w:rPr>
            </w:pPr>
            <w:ins w:id="360"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418A8F2" w14:textId="77777777" w:rsidR="00F61043" w:rsidRPr="004B4345" w:rsidRDefault="00F61043" w:rsidP="00986963">
            <w:pPr>
              <w:pStyle w:val="TAC"/>
              <w:rPr>
                <w:ins w:id="361" w:author="Apple Inc." w:date="2025-03-28T10:57:00Z" w16du:dateUtc="2025-03-28T17:57:00Z"/>
                <w:bCs/>
                <w:color w:val="000000" w:themeColor="text1"/>
              </w:rPr>
            </w:pPr>
            <w:ins w:id="362"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1160ECA" w14:textId="77777777" w:rsidR="00F61043" w:rsidRPr="004B4345" w:rsidRDefault="00F61043" w:rsidP="00986963">
            <w:pPr>
              <w:pStyle w:val="TAC"/>
              <w:rPr>
                <w:ins w:id="363" w:author="Apple Inc." w:date="2025-03-28T10:57:00Z" w16du:dateUtc="2025-03-28T17:57:00Z"/>
                <w:bCs/>
                <w:color w:val="000000" w:themeColor="text1"/>
              </w:rPr>
            </w:pPr>
            <w:ins w:id="364"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642266D" w14:textId="77777777" w:rsidR="00F61043" w:rsidRPr="004B4345" w:rsidRDefault="00F61043" w:rsidP="00986963">
            <w:pPr>
              <w:pStyle w:val="TAC"/>
              <w:rPr>
                <w:ins w:id="365" w:author="Apple Inc." w:date="2025-03-28T10:57:00Z" w16du:dateUtc="2025-03-28T17:57:00Z"/>
                <w:color w:val="000000" w:themeColor="text1"/>
              </w:rPr>
            </w:pPr>
            <w:ins w:id="366" w:author="Apple Inc." w:date="2025-03-28T10:57:00Z" w16du:dateUtc="2025-03-28T17:57:00Z">
              <w:r w:rsidRPr="004B4345">
                <w:rPr>
                  <w:bCs/>
                  <w:color w:val="000000" w:themeColor="text1"/>
                </w:rPr>
                <w:t>11</w:t>
              </w:r>
            </w:ins>
          </w:p>
        </w:tc>
        <w:tc>
          <w:tcPr>
            <w:tcW w:w="840" w:type="pct"/>
            <w:tcBorders>
              <w:top w:val="single" w:sz="4" w:space="0" w:color="auto"/>
              <w:left w:val="single" w:sz="4" w:space="0" w:color="auto"/>
              <w:bottom w:val="single" w:sz="4" w:space="0" w:color="auto"/>
              <w:right w:val="single" w:sz="4" w:space="0" w:color="auto"/>
            </w:tcBorders>
            <w:vAlign w:val="center"/>
          </w:tcPr>
          <w:p w14:paraId="02C8E6ED" w14:textId="77777777" w:rsidR="00F61043" w:rsidRPr="004B4345" w:rsidRDefault="00F61043" w:rsidP="00986963">
            <w:pPr>
              <w:pStyle w:val="TAC"/>
              <w:rPr>
                <w:ins w:id="367" w:author="Apple Inc." w:date="2025-03-28T10:57:00Z" w16du:dateUtc="2025-03-28T17:57:00Z"/>
                <w:bCs/>
                <w:color w:val="000000" w:themeColor="text1"/>
              </w:rPr>
            </w:pPr>
            <w:ins w:id="368" w:author="Apple Inc." w:date="2025-03-28T10:57:00Z" w16du:dateUtc="2025-03-28T17:57:00Z">
              <w:r w:rsidRPr="004B4345">
                <w:rPr>
                  <w:color w:val="000000" w:themeColor="text1"/>
                </w:rPr>
                <w:t>-</w:t>
              </w:r>
            </w:ins>
          </w:p>
        </w:tc>
      </w:tr>
      <w:tr w:rsidR="00F61043" w:rsidRPr="004B4345" w14:paraId="4E024758" w14:textId="77777777" w:rsidTr="00986963">
        <w:trPr>
          <w:trHeight w:val="492"/>
          <w:ins w:id="369"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DA7EDAB" w14:textId="77777777" w:rsidR="00F61043" w:rsidRPr="004B4345" w:rsidRDefault="00F61043" w:rsidP="00986963">
            <w:pPr>
              <w:jc w:val="center"/>
              <w:rPr>
                <w:ins w:id="370" w:author="Apple Inc." w:date="2025-03-28T10:57:00Z" w16du:dateUtc="2025-03-28T17:57:00Z"/>
                <w:rFonts w:ascii="Arial" w:eastAsia="Times New Roman" w:hAnsi="Arial" w:cs="Arial"/>
                <w:b/>
                <w:bCs/>
                <w:color w:val="000000" w:themeColor="text1"/>
                <w:sz w:val="18"/>
                <w:szCs w:val="18"/>
              </w:rPr>
            </w:pPr>
            <w:ins w:id="371" w:author="Apple Inc." w:date="2025-03-28T10:57:00Z" w16du:dateUtc="2025-03-28T17:57:00Z">
              <w:r w:rsidRPr="004B4345">
                <w:rPr>
                  <w:rFonts w:ascii="Arial" w:eastAsia="Times New Roman" w:hAnsi="Arial" w:cs="Arial"/>
                  <w:b/>
                  <w:bCs/>
                  <w:color w:val="000000" w:themeColor="text1"/>
                  <w:sz w:val="18"/>
                  <w:szCs w:val="18"/>
                </w:rPr>
                <w:t>Noise floor (including ADC noise)</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E55A0E5" w14:textId="77777777" w:rsidR="00F61043" w:rsidRPr="004B4345" w:rsidRDefault="00F61043" w:rsidP="00986963">
            <w:pPr>
              <w:pStyle w:val="TAC"/>
              <w:rPr>
                <w:ins w:id="372" w:author="Apple Inc." w:date="2025-03-28T10:57:00Z" w16du:dateUtc="2025-03-28T17:57:00Z"/>
                <w:bCs/>
                <w:color w:val="000000" w:themeColor="text1"/>
              </w:rPr>
            </w:pPr>
            <w:ins w:id="373"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60A60FB" w14:textId="77777777" w:rsidR="00F61043" w:rsidRPr="004B4345" w:rsidRDefault="00F61043" w:rsidP="00986963">
            <w:pPr>
              <w:pStyle w:val="TAC"/>
              <w:rPr>
                <w:ins w:id="374" w:author="Apple Inc." w:date="2025-03-28T10:57:00Z" w16du:dateUtc="2025-03-28T17:57:00Z"/>
                <w:bCs/>
                <w:color w:val="000000" w:themeColor="text1"/>
              </w:rPr>
            </w:pPr>
            <w:ins w:id="375"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7377DB0" w14:textId="77777777" w:rsidR="00F61043" w:rsidRPr="004B4345" w:rsidRDefault="00F61043" w:rsidP="00986963">
            <w:pPr>
              <w:pStyle w:val="TAC"/>
              <w:rPr>
                <w:ins w:id="376" w:author="Apple Inc." w:date="2025-03-28T10:57:00Z" w16du:dateUtc="2025-03-28T17:57:00Z"/>
                <w:bCs/>
                <w:color w:val="000000" w:themeColor="text1"/>
              </w:rPr>
            </w:pPr>
            <w:ins w:id="377"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6DD901E" w14:textId="77777777" w:rsidR="00F61043" w:rsidRPr="004B4345" w:rsidRDefault="00F61043" w:rsidP="00986963">
            <w:pPr>
              <w:pStyle w:val="TAC"/>
              <w:rPr>
                <w:ins w:id="378" w:author="Apple Inc." w:date="2025-03-28T10:57:00Z" w16du:dateUtc="2025-03-28T17:57:00Z"/>
                <w:b/>
                <w:bCs/>
                <w:color w:val="000000" w:themeColor="text1"/>
              </w:rPr>
            </w:pPr>
            <w:ins w:id="379" w:author="Apple Inc." w:date="2025-03-28T10:57:00Z" w16du:dateUtc="2025-03-28T17:57:00Z">
              <w:r w:rsidRPr="004B4345">
                <w:rPr>
                  <w:b/>
                  <w:bCs/>
                  <w:color w:val="000000" w:themeColor="text1"/>
                </w:rPr>
                <w:t>-89.5</w:t>
              </w:r>
            </w:ins>
          </w:p>
        </w:tc>
        <w:tc>
          <w:tcPr>
            <w:tcW w:w="840" w:type="pct"/>
            <w:tcBorders>
              <w:top w:val="single" w:sz="4" w:space="0" w:color="auto"/>
              <w:left w:val="single" w:sz="4" w:space="0" w:color="auto"/>
              <w:bottom w:val="single" w:sz="4" w:space="0" w:color="auto"/>
              <w:right w:val="single" w:sz="4" w:space="0" w:color="auto"/>
            </w:tcBorders>
            <w:vAlign w:val="center"/>
          </w:tcPr>
          <w:p w14:paraId="5CEEBE2A" w14:textId="77777777" w:rsidR="00F61043" w:rsidRPr="004B4345" w:rsidRDefault="00F61043" w:rsidP="00986963">
            <w:pPr>
              <w:pStyle w:val="TAC"/>
              <w:rPr>
                <w:ins w:id="380" w:author="Apple Inc." w:date="2025-03-28T10:57:00Z" w16du:dateUtc="2025-03-28T17:57:00Z"/>
                <w:b/>
                <w:bCs/>
                <w:color w:val="000000" w:themeColor="text1"/>
              </w:rPr>
            </w:pPr>
            <w:ins w:id="381" w:author="Apple Inc." w:date="2025-03-28T10:57:00Z" w16du:dateUtc="2025-03-28T17:57:00Z">
              <w:r w:rsidRPr="004B4345">
                <w:rPr>
                  <w:color w:val="000000" w:themeColor="text1"/>
                </w:rPr>
                <w:t>-</w:t>
              </w:r>
            </w:ins>
          </w:p>
        </w:tc>
      </w:tr>
      <w:tr w:rsidR="00F61043" w:rsidRPr="004B4345" w14:paraId="03001578" w14:textId="77777777" w:rsidTr="00986963">
        <w:trPr>
          <w:trHeight w:val="972"/>
          <w:ins w:id="382" w:author="Apple Inc." w:date="2025-03-28T10:57:00Z" w16du:dateUtc="2025-03-28T17:57:00Z"/>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877DEFF" w14:textId="77777777" w:rsidR="00F61043" w:rsidRPr="004B4345" w:rsidRDefault="00F61043" w:rsidP="00986963">
            <w:pPr>
              <w:jc w:val="center"/>
              <w:rPr>
                <w:ins w:id="383" w:author="Apple Inc." w:date="2025-03-28T10:57:00Z" w16du:dateUtc="2025-03-28T17:57:00Z"/>
                <w:rFonts w:ascii="Arial" w:eastAsia="Times New Roman" w:hAnsi="Arial" w:cs="Arial"/>
                <w:b/>
                <w:bCs/>
                <w:color w:val="000000" w:themeColor="text1"/>
                <w:sz w:val="18"/>
                <w:szCs w:val="18"/>
              </w:rPr>
            </w:pPr>
            <w:ins w:id="384" w:author="Apple Inc." w:date="2025-03-28T10:57:00Z" w16du:dateUtc="2025-03-28T17:57:00Z">
              <w:r w:rsidRPr="004B4345">
                <w:rPr>
                  <w:rFonts w:ascii="Arial" w:eastAsia="Times New Roman" w:hAnsi="Arial" w:cs="Arial"/>
                  <w:b/>
                  <w:bCs/>
                  <w:color w:val="000000" w:themeColor="text1"/>
                  <w:sz w:val="18"/>
                  <w:szCs w:val="18"/>
                </w:rPr>
                <w:t>In-band noise caused by Tx (Derived based on MSD and SNR = -1dB)</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9B2C949" w14:textId="77777777" w:rsidR="00F61043" w:rsidRPr="004B4345" w:rsidRDefault="00F61043" w:rsidP="00986963">
            <w:pPr>
              <w:pStyle w:val="TAC"/>
              <w:rPr>
                <w:ins w:id="385" w:author="Apple Inc." w:date="2025-03-28T10:57:00Z" w16du:dateUtc="2025-03-28T17:57:00Z"/>
                <w:bCs/>
                <w:color w:val="000000" w:themeColor="text1"/>
              </w:rPr>
            </w:pPr>
            <w:ins w:id="386"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AE0B789" w14:textId="77777777" w:rsidR="00F61043" w:rsidRPr="004B4345" w:rsidRDefault="00F61043" w:rsidP="00986963">
            <w:pPr>
              <w:pStyle w:val="TAC"/>
              <w:rPr>
                <w:ins w:id="387" w:author="Apple Inc." w:date="2025-03-28T10:57:00Z" w16du:dateUtc="2025-03-28T17:57:00Z"/>
                <w:bCs/>
                <w:color w:val="000000" w:themeColor="text1"/>
              </w:rPr>
            </w:pPr>
            <w:ins w:id="388"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9EDB738" w14:textId="77777777" w:rsidR="00F61043" w:rsidRPr="004B4345" w:rsidRDefault="00F61043" w:rsidP="00986963">
            <w:pPr>
              <w:pStyle w:val="TAC"/>
              <w:rPr>
                <w:ins w:id="389" w:author="Apple Inc." w:date="2025-03-28T10:57:00Z" w16du:dateUtc="2025-03-28T17:57:00Z"/>
                <w:b/>
                <w:color w:val="000000" w:themeColor="text1"/>
              </w:rPr>
            </w:pPr>
            <w:ins w:id="390" w:author="Apple Inc." w:date="2025-03-28T10:57:00Z" w16du:dateUtc="2025-03-28T17:57:00Z">
              <w:r w:rsidRPr="004B4345">
                <w:rPr>
                  <w:b/>
                  <w:bCs/>
                  <w:color w:val="000000" w:themeColor="text1"/>
                </w:rPr>
                <w:t>-98.1</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F9ABEE0" w14:textId="77777777" w:rsidR="00F61043" w:rsidRPr="004B4345" w:rsidRDefault="00F61043" w:rsidP="00986963">
            <w:pPr>
              <w:pStyle w:val="TAC"/>
              <w:rPr>
                <w:ins w:id="391" w:author="Apple Inc." w:date="2025-03-28T10:57:00Z" w16du:dateUtc="2025-03-28T17:57:00Z"/>
                <w:bCs/>
                <w:color w:val="000000" w:themeColor="text1"/>
              </w:rPr>
            </w:pPr>
            <w:ins w:id="392"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1E9987EB" w14:textId="77777777" w:rsidR="00F61043" w:rsidRPr="004B4345" w:rsidRDefault="00F61043" w:rsidP="00986963">
            <w:pPr>
              <w:pStyle w:val="TAC"/>
              <w:rPr>
                <w:ins w:id="393" w:author="Apple Inc." w:date="2025-03-28T10:57:00Z" w16du:dateUtc="2025-03-28T17:57:00Z"/>
                <w:color w:val="000000" w:themeColor="text1"/>
              </w:rPr>
            </w:pPr>
            <w:ins w:id="394" w:author="Apple Inc." w:date="2025-03-28T10:57:00Z" w16du:dateUtc="2025-03-28T17:57:00Z">
              <w:r w:rsidRPr="004B4345">
                <w:rPr>
                  <w:color w:val="000000" w:themeColor="text1"/>
                </w:rPr>
                <w:t>-</w:t>
              </w:r>
            </w:ins>
          </w:p>
        </w:tc>
      </w:tr>
      <w:tr w:rsidR="00F61043" w:rsidRPr="004B4345" w14:paraId="720982E8" w14:textId="77777777" w:rsidTr="00986963">
        <w:trPr>
          <w:trHeight w:val="238"/>
          <w:ins w:id="395" w:author="Apple Inc." w:date="2025-03-28T10:57:00Z" w16du:dateUtc="2025-03-28T17:57:00Z"/>
        </w:trPr>
        <w:tc>
          <w:tcPr>
            <w:tcW w:w="799" w:type="pct"/>
            <w:vMerge w:val="restart"/>
            <w:tcBorders>
              <w:top w:val="single" w:sz="4" w:space="0" w:color="auto"/>
              <w:left w:val="single" w:sz="4" w:space="0" w:color="auto"/>
              <w:right w:val="single" w:sz="4" w:space="0" w:color="auto"/>
            </w:tcBorders>
            <w:shd w:val="clear" w:color="auto" w:fill="D9D9D9"/>
            <w:vAlign w:val="center"/>
            <w:hideMark/>
          </w:tcPr>
          <w:p w14:paraId="354460EE" w14:textId="77777777" w:rsidR="00F61043" w:rsidRPr="004B4345" w:rsidRDefault="00F61043" w:rsidP="00986963">
            <w:pPr>
              <w:jc w:val="center"/>
              <w:rPr>
                <w:ins w:id="396" w:author="Apple Inc." w:date="2025-03-28T10:57:00Z" w16du:dateUtc="2025-03-28T17:57:00Z"/>
                <w:rFonts w:ascii="Arial" w:eastAsia="Times New Roman" w:hAnsi="Arial" w:cs="Arial"/>
                <w:b/>
                <w:bCs/>
                <w:color w:val="000000" w:themeColor="text1"/>
                <w:sz w:val="18"/>
                <w:szCs w:val="18"/>
              </w:rPr>
            </w:pPr>
            <w:ins w:id="397" w:author="Apple Inc." w:date="2025-03-28T10:57:00Z" w16du:dateUtc="2025-03-28T17:57:00Z">
              <w:r w:rsidRPr="004B4345">
                <w:rPr>
                  <w:rFonts w:ascii="Arial" w:eastAsia="Times New Roman" w:hAnsi="Arial" w:cs="Arial"/>
                  <w:b/>
                  <w:bCs/>
                  <w:color w:val="000000" w:themeColor="text1"/>
                  <w:sz w:val="18"/>
                  <w:szCs w:val="18"/>
                </w:rPr>
                <w:t>SNR after ADC (dB)</w:t>
              </w:r>
            </w:ins>
          </w:p>
        </w:tc>
        <w:tc>
          <w:tcPr>
            <w:tcW w:w="840" w:type="pct"/>
            <w:vMerge w:val="restart"/>
            <w:tcBorders>
              <w:top w:val="single" w:sz="4" w:space="0" w:color="auto"/>
              <w:left w:val="single" w:sz="4" w:space="0" w:color="auto"/>
              <w:right w:val="single" w:sz="4" w:space="0" w:color="auto"/>
            </w:tcBorders>
            <w:vAlign w:val="center"/>
            <w:hideMark/>
          </w:tcPr>
          <w:p w14:paraId="1B47571E" w14:textId="77777777" w:rsidR="00F61043" w:rsidRPr="004B4345" w:rsidRDefault="00F61043" w:rsidP="00986963">
            <w:pPr>
              <w:pStyle w:val="TAC"/>
              <w:rPr>
                <w:ins w:id="398" w:author="Apple Inc." w:date="2025-03-28T10:57:00Z" w16du:dateUtc="2025-03-28T17:57:00Z"/>
                <w:bCs/>
                <w:color w:val="000000" w:themeColor="text1"/>
              </w:rPr>
            </w:pPr>
            <w:ins w:id="399" w:author="Apple Inc." w:date="2025-03-28T10:57:00Z" w16du:dateUtc="2025-03-28T17:57:00Z">
              <w:r w:rsidRPr="004B4345">
                <w:rPr>
                  <w:color w:val="000000" w:themeColor="text1"/>
                </w:rPr>
                <w:t>-</w:t>
              </w:r>
            </w:ins>
          </w:p>
        </w:tc>
        <w:tc>
          <w:tcPr>
            <w:tcW w:w="840" w:type="pct"/>
            <w:vMerge w:val="restart"/>
            <w:tcBorders>
              <w:top w:val="single" w:sz="4" w:space="0" w:color="auto"/>
              <w:left w:val="single" w:sz="4" w:space="0" w:color="auto"/>
              <w:right w:val="single" w:sz="4" w:space="0" w:color="auto"/>
            </w:tcBorders>
            <w:vAlign w:val="center"/>
            <w:hideMark/>
          </w:tcPr>
          <w:p w14:paraId="1AE5DD69" w14:textId="77777777" w:rsidR="00F61043" w:rsidRPr="004B4345" w:rsidRDefault="00F61043" w:rsidP="00986963">
            <w:pPr>
              <w:pStyle w:val="TAC"/>
              <w:rPr>
                <w:ins w:id="400" w:author="Apple Inc." w:date="2025-03-28T10:57:00Z" w16du:dateUtc="2025-03-28T17:57:00Z"/>
                <w:color w:val="000000" w:themeColor="text1"/>
              </w:rPr>
            </w:pPr>
            <w:ins w:id="401" w:author="Apple Inc." w:date="2025-03-28T10:57:00Z" w16du:dateUtc="2025-03-28T17:57:00Z">
              <w:r w:rsidRPr="004B4345">
                <w:rPr>
                  <w:color w:val="000000" w:themeColor="text1"/>
                </w:rPr>
                <w:t>-</w:t>
              </w:r>
            </w:ins>
          </w:p>
        </w:tc>
        <w:tc>
          <w:tcPr>
            <w:tcW w:w="840" w:type="pct"/>
            <w:vMerge w:val="restart"/>
            <w:tcBorders>
              <w:top w:val="single" w:sz="4" w:space="0" w:color="auto"/>
              <w:left w:val="single" w:sz="4" w:space="0" w:color="auto"/>
              <w:right w:val="single" w:sz="4" w:space="0" w:color="auto"/>
            </w:tcBorders>
            <w:vAlign w:val="center"/>
            <w:hideMark/>
          </w:tcPr>
          <w:p w14:paraId="7F6BD1DE" w14:textId="77777777" w:rsidR="00F61043" w:rsidRPr="004B4345" w:rsidRDefault="00F61043" w:rsidP="00986963">
            <w:pPr>
              <w:pStyle w:val="TAC"/>
              <w:rPr>
                <w:ins w:id="402" w:author="Apple Inc." w:date="2025-03-28T10:57:00Z" w16du:dateUtc="2025-03-28T17:57:00Z"/>
                <w:bCs/>
                <w:color w:val="000000" w:themeColor="text1"/>
              </w:rPr>
            </w:pPr>
            <w:ins w:id="403" w:author="Apple Inc." w:date="2025-03-28T10:57:00Z" w16du:dateUtc="2025-03-28T17:57:00Z">
              <w:r w:rsidRPr="004B4345">
                <w:rPr>
                  <w:color w:val="000000" w:themeColor="text1"/>
                </w:rPr>
                <w:t>-</w:t>
              </w:r>
            </w:ins>
          </w:p>
        </w:tc>
        <w:tc>
          <w:tcPr>
            <w:tcW w:w="840" w:type="pct"/>
            <w:vMerge w:val="restart"/>
            <w:tcBorders>
              <w:top w:val="single" w:sz="4" w:space="0" w:color="auto"/>
              <w:left w:val="single" w:sz="4" w:space="0" w:color="auto"/>
              <w:right w:val="single" w:sz="4" w:space="0" w:color="auto"/>
            </w:tcBorders>
            <w:vAlign w:val="center"/>
            <w:hideMark/>
          </w:tcPr>
          <w:p w14:paraId="665F31D9" w14:textId="77777777" w:rsidR="00F61043" w:rsidRPr="004B4345" w:rsidRDefault="00F61043" w:rsidP="00986963">
            <w:pPr>
              <w:pStyle w:val="TAC"/>
              <w:rPr>
                <w:ins w:id="404" w:author="Apple Inc." w:date="2025-03-28T10:57:00Z" w16du:dateUtc="2025-03-28T17:57:00Z"/>
                <w:color w:val="000000" w:themeColor="text1"/>
              </w:rPr>
            </w:pPr>
            <w:ins w:id="405" w:author="Apple Inc." w:date="2025-03-28T10:57:00Z" w16du:dateUtc="2025-03-28T17:57:00Z">
              <w:r w:rsidRPr="004B4345">
                <w:rPr>
                  <w:color w:val="000000" w:themeColor="text1"/>
                </w:rPr>
                <w:t>-</w:t>
              </w:r>
            </w:ins>
          </w:p>
        </w:tc>
        <w:tc>
          <w:tcPr>
            <w:tcW w:w="840" w:type="pct"/>
            <w:tcBorders>
              <w:top w:val="single" w:sz="4" w:space="0" w:color="auto"/>
              <w:left w:val="single" w:sz="4" w:space="0" w:color="auto"/>
              <w:bottom w:val="single" w:sz="4" w:space="0" w:color="auto"/>
              <w:right w:val="single" w:sz="4" w:space="0" w:color="auto"/>
            </w:tcBorders>
            <w:vAlign w:val="center"/>
          </w:tcPr>
          <w:p w14:paraId="6D0849F1" w14:textId="77777777" w:rsidR="00F61043" w:rsidRPr="004B4345" w:rsidRDefault="00F61043" w:rsidP="00986963">
            <w:pPr>
              <w:pStyle w:val="TAC"/>
              <w:rPr>
                <w:ins w:id="406" w:author="Apple Inc." w:date="2025-03-28T10:57:00Z" w16du:dateUtc="2025-03-28T17:57:00Z"/>
                <w:b/>
                <w:bCs/>
                <w:color w:val="000000" w:themeColor="text1"/>
              </w:rPr>
            </w:pPr>
            <w:ins w:id="407" w:author="Apple Inc." w:date="2025-03-28T10:57:00Z" w16du:dateUtc="2025-03-28T17:57:00Z">
              <w:r w:rsidRPr="004B4345">
                <w:rPr>
                  <w:b/>
                  <w:bCs/>
                  <w:color w:val="000000" w:themeColor="text1"/>
                </w:rPr>
                <w:t>-12(PCC)</w:t>
              </w:r>
            </w:ins>
          </w:p>
        </w:tc>
      </w:tr>
      <w:tr w:rsidR="00F61043" w:rsidRPr="004B4345" w14:paraId="29751C32" w14:textId="77777777" w:rsidTr="00986963">
        <w:trPr>
          <w:trHeight w:val="238"/>
          <w:ins w:id="408" w:author="Apple Inc." w:date="2025-03-28T10:57:00Z" w16du:dateUtc="2025-03-28T17:57:00Z"/>
        </w:trPr>
        <w:tc>
          <w:tcPr>
            <w:tcW w:w="799" w:type="pct"/>
            <w:vMerge/>
            <w:tcBorders>
              <w:left w:val="single" w:sz="4" w:space="0" w:color="auto"/>
              <w:bottom w:val="single" w:sz="4" w:space="0" w:color="auto"/>
              <w:right w:val="single" w:sz="4" w:space="0" w:color="auto"/>
            </w:tcBorders>
            <w:shd w:val="clear" w:color="auto" w:fill="D9D9D9"/>
            <w:vAlign w:val="center"/>
          </w:tcPr>
          <w:p w14:paraId="71EFEEBF" w14:textId="77777777" w:rsidR="00F61043" w:rsidRPr="004B4345" w:rsidRDefault="00F61043" w:rsidP="00986963">
            <w:pPr>
              <w:jc w:val="center"/>
              <w:rPr>
                <w:ins w:id="409" w:author="Apple Inc." w:date="2025-03-28T10:57:00Z" w16du:dateUtc="2025-03-28T17:57:00Z"/>
                <w:rFonts w:ascii="Arial" w:eastAsia="Times New Roman" w:hAnsi="Arial" w:cs="Arial"/>
                <w:b/>
                <w:bCs/>
                <w:color w:val="000000" w:themeColor="text1"/>
                <w:sz w:val="18"/>
                <w:szCs w:val="18"/>
              </w:rPr>
            </w:pPr>
          </w:p>
        </w:tc>
        <w:tc>
          <w:tcPr>
            <w:tcW w:w="840" w:type="pct"/>
            <w:vMerge/>
            <w:tcBorders>
              <w:left w:val="single" w:sz="4" w:space="0" w:color="auto"/>
              <w:bottom w:val="single" w:sz="4" w:space="0" w:color="auto"/>
              <w:right w:val="single" w:sz="4" w:space="0" w:color="auto"/>
            </w:tcBorders>
            <w:vAlign w:val="center"/>
          </w:tcPr>
          <w:p w14:paraId="1CA707F4" w14:textId="77777777" w:rsidR="00F61043" w:rsidRPr="004B4345" w:rsidRDefault="00F61043" w:rsidP="00986963">
            <w:pPr>
              <w:pStyle w:val="TAC"/>
              <w:rPr>
                <w:ins w:id="410" w:author="Apple Inc." w:date="2025-03-28T10:57:00Z" w16du:dateUtc="2025-03-28T17:57:00Z"/>
                <w:color w:val="000000" w:themeColor="text1"/>
              </w:rPr>
            </w:pPr>
          </w:p>
        </w:tc>
        <w:tc>
          <w:tcPr>
            <w:tcW w:w="840" w:type="pct"/>
            <w:vMerge/>
            <w:tcBorders>
              <w:left w:val="single" w:sz="4" w:space="0" w:color="auto"/>
              <w:bottom w:val="single" w:sz="4" w:space="0" w:color="auto"/>
              <w:right w:val="single" w:sz="4" w:space="0" w:color="auto"/>
            </w:tcBorders>
            <w:vAlign w:val="center"/>
          </w:tcPr>
          <w:p w14:paraId="4EE8EB24" w14:textId="77777777" w:rsidR="00F61043" w:rsidRPr="004B4345" w:rsidRDefault="00F61043" w:rsidP="00986963">
            <w:pPr>
              <w:pStyle w:val="TAC"/>
              <w:rPr>
                <w:ins w:id="411" w:author="Apple Inc." w:date="2025-03-28T10:57:00Z" w16du:dateUtc="2025-03-28T17:57:00Z"/>
                <w:color w:val="000000" w:themeColor="text1"/>
              </w:rPr>
            </w:pPr>
          </w:p>
        </w:tc>
        <w:tc>
          <w:tcPr>
            <w:tcW w:w="840" w:type="pct"/>
            <w:vMerge/>
            <w:tcBorders>
              <w:left w:val="single" w:sz="4" w:space="0" w:color="auto"/>
              <w:bottom w:val="single" w:sz="4" w:space="0" w:color="auto"/>
              <w:right w:val="single" w:sz="4" w:space="0" w:color="auto"/>
            </w:tcBorders>
            <w:vAlign w:val="center"/>
          </w:tcPr>
          <w:p w14:paraId="58919334" w14:textId="77777777" w:rsidR="00F61043" w:rsidRPr="004B4345" w:rsidRDefault="00F61043" w:rsidP="00986963">
            <w:pPr>
              <w:pStyle w:val="TAC"/>
              <w:rPr>
                <w:ins w:id="412" w:author="Apple Inc." w:date="2025-03-28T10:57:00Z" w16du:dateUtc="2025-03-28T17:57:00Z"/>
                <w:color w:val="000000" w:themeColor="text1"/>
              </w:rPr>
            </w:pPr>
          </w:p>
        </w:tc>
        <w:tc>
          <w:tcPr>
            <w:tcW w:w="840" w:type="pct"/>
            <w:vMerge/>
            <w:tcBorders>
              <w:left w:val="single" w:sz="4" w:space="0" w:color="auto"/>
              <w:bottom w:val="single" w:sz="4" w:space="0" w:color="auto"/>
              <w:right w:val="single" w:sz="4" w:space="0" w:color="auto"/>
            </w:tcBorders>
            <w:vAlign w:val="center"/>
          </w:tcPr>
          <w:p w14:paraId="63C90489" w14:textId="77777777" w:rsidR="00F61043" w:rsidRPr="004B4345" w:rsidRDefault="00F61043" w:rsidP="00986963">
            <w:pPr>
              <w:pStyle w:val="TAC"/>
              <w:rPr>
                <w:ins w:id="413" w:author="Apple Inc." w:date="2025-03-28T10:57:00Z" w16du:dateUtc="2025-03-28T17:57:00Z"/>
                <w:color w:val="000000" w:themeColor="text1"/>
              </w:rPr>
            </w:pPr>
          </w:p>
        </w:tc>
        <w:tc>
          <w:tcPr>
            <w:tcW w:w="840" w:type="pct"/>
            <w:tcBorders>
              <w:top w:val="single" w:sz="4" w:space="0" w:color="auto"/>
              <w:left w:val="single" w:sz="4" w:space="0" w:color="auto"/>
              <w:right w:val="single" w:sz="4" w:space="0" w:color="auto"/>
            </w:tcBorders>
            <w:vAlign w:val="center"/>
          </w:tcPr>
          <w:p w14:paraId="31BFE306" w14:textId="77777777" w:rsidR="00F61043" w:rsidRPr="004B4345" w:rsidRDefault="00F61043" w:rsidP="00986963">
            <w:pPr>
              <w:pStyle w:val="TAC"/>
              <w:rPr>
                <w:ins w:id="414" w:author="Apple Inc." w:date="2025-03-28T10:57:00Z" w16du:dateUtc="2025-03-28T17:57:00Z"/>
                <w:b/>
                <w:bCs/>
                <w:color w:val="000000" w:themeColor="text1"/>
              </w:rPr>
            </w:pPr>
            <w:ins w:id="415" w:author="Apple Inc." w:date="2025-03-28T10:57:00Z" w16du:dateUtc="2025-03-28T17:57:00Z">
              <w:r w:rsidRPr="004B4345">
                <w:rPr>
                  <w:b/>
                  <w:bCs/>
                  <w:color w:val="000000" w:themeColor="text1"/>
                </w:rPr>
                <w:t>-7.7(SCC)</w:t>
              </w:r>
            </w:ins>
          </w:p>
        </w:tc>
      </w:tr>
    </w:tbl>
    <w:p w14:paraId="0CC77ACA" w14:textId="77777777" w:rsidR="00F61043" w:rsidRPr="004B4345" w:rsidRDefault="00F61043" w:rsidP="00F61043">
      <w:pPr>
        <w:autoSpaceDE w:val="0"/>
        <w:autoSpaceDN w:val="0"/>
        <w:adjustRightInd w:val="0"/>
        <w:jc w:val="both"/>
        <w:rPr>
          <w:ins w:id="416" w:author="Apple Inc." w:date="2025-03-28T10:57:00Z" w16du:dateUtc="2025-03-28T17:57:00Z"/>
          <w:color w:val="000000" w:themeColor="text1"/>
          <w:sz w:val="20"/>
          <w:szCs w:val="20"/>
        </w:rPr>
      </w:pPr>
    </w:p>
    <w:p w14:paraId="5BBE5BF1" w14:textId="77777777" w:rsidR="00F61043" w:rsidRPr="004B4345" w:rsidRDefault="00F61043" w:rsidP="00F61043">
      <w:pPr>
        <w:autoSpaceDE w:val="0"/>
        <w:autoSpaceDN w:val="0"/>
        <w:adjustRightInd w:val="0"/>
        <w:jc w:val="both"/>
        <w:rPr>
          <w:ins w:id="417" w:author="Apple Inc." w:date="2025-03-28T10:57:00Z" w16du:dateUtc="2025-03-28T17:57:00Z"/>
          <w:color w:val="000000" w:themeColor="text1"/>
          <w:sz w:val="20"/>
          <w:szCs w:val="20"/>
        </w:rPr>
      </w:pPr>
    </w:p>
    <w:p w14:paraId="30DA0E1C" w14:textId="77777777" w:rsidR="00F61043" w:rsidRDefault="00F61043" w:rsidP="00F61043">
      <w:pPr>
        <w:autoSpaceDE w:val="0"/>
        <w:autoSpaceDN w:val="0"/>
        <w:adjustRightInd w:val="0"/>
        <w:jc w:val="both"/>
        <w:rPr>
          <w:ins w:id="418" w:author="Apple Inc." w:date="2025-03-28T10:57:00Z" w16du:dateUtc="2025-03-28T17:57:00Z"/>
          <w:color w:val="000000" w:themeColor="text1"/>
          <w:sz w:val="20"/>
          <w:szCs w:val="20"/>
        </w:rPr>
      </w:pPr>
      <w:ins w:id="419" w:author="Apple Inc." w:date="2025-03-28T10:57:00Z" w16du:dateUtc="2025-03-28T17:57:00Z">
        <w:r>
          <w:rPr>
            <w:color w:val="000000" w:themeColor="text1"/>
            <w:sz w:val="20"/>
            <w:szCs w:val="20"/>
          </w:rPr>
          <w:t>Next, we consider the impact of blocker in the gap in addition to the self-interference. In the analysis, we consider two cases, where the image of the blocker overlaps and does not overlap with a wanted CC.</w:t>
        </w:r>
      </w:ins>
    </w:p>
    <w:p w14:paraId="385C0EAE" w14:textId="77777777" w:rsidR="00F61043" w:rsidRDefault="00F61043" w:rsidP="00F61043">
      <w:pPr>
        <w:autoSpaceDE w:val="0"/>
        <w:autoSpaceDN w:val="0"/>
        <w:adjustRightInd w:val="0"/>
        <w:jc w:val="both"/>
        <w:rPr>
          <w:ins w:id="420" w:author="Apple Inc." w:date="2025-03-28T10:57:00Z" w16du:dateUtc="2025-03-28T17:57:00Z"/>
          <w:color w:val="000000" w:themeColor="text1"/>
          <w:sz w:val="20"/>
          <w:szCs w:val="20"/>
        </w:rPr>
      </w:pPr>
    </w:p>
    <w:p w14:paraId="3EAC0021" w14:textId="77777777" w:rsidR="00F61043" w:rsidRPr="000E6132" w:rsidRDefault="00F61043" w:rsidP="00F61043">
      <w:pPr>
        <w:autoSpaceDE w:val="0"/>
        <w:autoSpaceDN w:val="0"/>
        <w:adjustRightInd w:val="0"/>
        <w:jc w:val="both"/>
        <w:rPr>
          <w:ins w:id="421" w:author="Apple Inc." w:date="2025-03-28T10:57:00Z" w16du:dateUtc="2025-03-28T17:57:00Z"/>
          <w:color w:val="000000" w:themeColor="text1"/>
          <w:sz w:val="20"/>
          <w:szCs w:val="20"/>
          <w:u w:val="single"/>
        </w:rPr>
      </w:pPr>
      <w:ins w:id="422" w:author="Apple Inc." w:date="2025-03-28T10:57:00Z" w16du:dateUtc="2025-03-28T17:57:00Z">
        <w:r w:rsidRPr="000E6132">
          <w:rPr>
            <w:color w:val="000000" w:themeColor="text1"/>
            <w:sz w:val="20"/>
            <w:szCs w:val="20"/>
            <w:u w:val="single"/>
          </w:rPr>
          <w:t>Case 1: The image of the blocker does not overlap with a wanted CC</w:t>
        </w:r>
      </w:ins>
    </w:p>
    <w:p w14:paraId="678DC070" w14:textId="77777777" w:rsidR="00F61043" w:rsidRDefault="00F61043" w:rsidP="00F61043">
      <w:pPr>
        <w:autoSpaceDE w:val="0"/>
        <w:autoSpaceDN w:val="0"/>
        <w:adjustRightInd w:val="0"/>
        <w:jc w:val="both"/>
        <w:rPr>
          <w:ins w:id="423" w:author="Apple Inc." w:date="2025-03-28T10:57:00Z" w16du:dateUtc="2025-03-28T17:57:00Z"/>
          <w:color w:val="000000" w:themeColor="text1"/>
          <w:sz w:val="20"/>
          <w:szCs w:val="20"/>
        </w:rPr>
      </w:pPr>
    </w:p>
    <w:p w14:paraId="441C6958" w14:textId="77777777" w:rsidR="00F61043" w:rsidRDefault="00F61043" w:rsidP="00F61043">
      <w:pPr>
        <w:autoSpaceDE w:val="0"/>
        <w:autoSpaceDN w:val="0"/>
        <w:adjustRightInd w:val="0"/>
        <w:jc w:val="both"/>
        <w:rPr>
          <w:ins w:id="424" w:author="Apple Inc." w:date="2025-03-28T10:57:00Z" w16du:dateUtc="2025-03-28T17:57:00Z"/>
          <w:color w:val="000000" w:themeColor="text1"/>
          <w:sz w:val="20"/>
          <w:szCs w:val="20"/>
        </w:rPr>
      </w:pPr>
      <w:ins w:id="425" w:author="Apple Inc." w:date="2025-03-28T10:57:00Z" w16du:dateUtc="2025-03-28T17:57:00Z">
        <w:r>
          <w:rPr>
            <w:color w:val="000000" w:themeColor="text1"/>
            <w:sz w:val="20"/>
            <w:szCs w:val="20"/>
          </w:rPr>
          <w:t xml:space="preserve">Based on our analysis, the results are shown in Table 3 and Table 4 for </w:t>
        </w:r>
        <w:r w:rsidRPr="007F37AF">
          <w:rPr>
            <w:color w:val="000000" w:themeColor="text1"/>
            <w:sz w:val="20"/>
            <w:szCs w:val="20"/>
          </w:rPr>
          <w:t>CA_n3(2A) and CA_n25(2A), respectively.</w:t>
        </w:r>
        <w:r>
          <w:rPr>
            <w:color w:val="000000" w:themeColor="text1"/>
            <w:sz w:val="20"/>
            <w:szCs w:val="20"/>
          </w:rPr>
          <w:t xml:space="preserve"> </w:t>
        </w:r>
      </w:ins>
    </w:p>
    <w:p w14:paraId="11023AF3" w14:textId="77777777" w:rsidR="00F61043" w:rsidRPr="004B4345" w:rsidRDefault="00F61043" w:rsidP="00F61043">
      <w:pPr>
        <w:autoSpaceDE w:val="0"/>
        <w:autoSpaceDN w:val="0"/>
        <w:adjustRightInd w:val="0"/>
        <w:jc w:val="both"/>
        <w:rPr>
          <w:ins w:id="426" w:author="Apple Inc." w:date="2025-03-28T10:57:00Z" w16du:dateUtc="2025-03-28T17:57:00Z"/>
          <w:color w:val="000000" w:themeColor="text1"/>
          <w:sz w:val="20"/>
          <w:szCs w:val="20"/>
        </w:rPr>
      </w:pPr>
      <w:ins w:id="427" w:author="Apple Inc." w:date="2025-03-28T10:57:00Z" w16du:dateUtc="2025-03-28T17:57:00Z">
        <w:r>
          <w:rPr>
            <w:color w:val="000000" w:themeColor="text1"/>
            <w:sz w:val="20"/>
            <w:szCs w:val="20"/>
          </w:rPr>
          <w:t>Note the following in the analysis</w:t>
        </w:r>
        <w:r w:rsidRPr="004B4345">
          <w:rPr>
            <w:color w:val="000000" w:themeColor="text1"/>
            <w:sz w:val="20"/>
            <w:szCs w:val="20"/>
          </w:rPr>
          <w:t>:</w:t>
        </w:r>
      </w:ins>
    </w:p>
    <w:p w14:paraId="1D9C37EC" w14:textId="77777777" w:rsidR="00F61043" w:rsidRPr="004B4345" w:rsidRDefault="00F61043" w:rsidP="00F61043">
      <w:pPr>
        <w:pStyle w:val="ListParagraph"/>
        <w:numPr>
          <w:ilvl w:val="0"/>
          <w:numId w:val="40"/>
        </w:numPr>
        <w:autoSpaceDE w:val="0"/>
        <w:autoSpaceDN w:val="0"/>
        <w:adjustRightInd w:val="0"/>
        <w:jc w:val="both"/>
        <w:rPr>
          <w:ins w:id="428" w:author="Apple Inc." w:date="2025-03-28T10:57:00Z" w16du:dateUtc="2025-03-28T17:57:00Z"/>
          <w:color w:val="000000" w:themeColor="text1"/>
          <w:sz w:val="20"/>
          <w:szCs w:val="20"/>
        </w:rPr>
      </w:pPr>
      <w:ins w:id="429" w:author="Apple Inc." w:date="2025-03-28T10:57:00Z" w16du:dateUtc="2025-03-28T17:57:00Z">
        <w:r>
          <w:rPr>
            <w:color w:val="000000" w:themeColor="text1"/>
            <w:sz w:val="20"/>
            <w:szCs w:val="20"/>
          </w:rPr>
          <w:t xml:space="preserve">In ACS Case 1, both the receiver sensitivity (REFSENS) and blocker power are increased by the proposed </w:t>
        </w:r>
        <w:r w:rsidRPr="00F5683A">
          <w:rPr>
            <w:color w:val="000000" w:themeColor="text1"/>
            <w:sz w:val="20"/>
            <w:szCs w:val="20"/>
          </w:rPr>
          <w:t>ΔR</w:t>
        </w:r>
        <w:r w:rsidRPr="00F5683A">
          <w:rPr>
            <w:color w:val="000000" w:themeColor="text1"/>
            <w:sz w:val="20"/>
            <w:szCs w:val="20"/>
            <w:vertAlign w:val="subscript"/>
          </w:rPr>
          <w:t>IBNC</w:t>
        </w:r>
        <w:r w:rsidRPr="00F5683A">
          <w:rPr>
            <w:color w:val="000000" w:themeColor="text1"/>
            <w:sz w:val="20"/>
            <w:szCs w:val="20"/>
          </w:rPr>
          <w:t xml:space="preserve"> adjustment due to self-interference</w:t>
        </w:r>
        <w:r>
          <w:rPr>
            <w:color w:val="000000" w:themeColor="text1"/>
            <w:sz w:val="20"/>
            <w:szCs w:val="20"/>
          </w:rPr>
          <w:t>.</w:t>
        </w:r>
      </w:ins>
    </w:p>
    <w:p w14:paraId="0D1A22B1" w14:textId="77777777" w:rsidR="00F61043" w:rsidRPr="004B4345" w:rsidRDefault="00F61043" w:rsidP="00F61043">
      <w:pPr>
        <w:pStyle w:val="ListParagraph"/>
        <w:numPr>
          <w:ilvl w:val="0"/>
          <w:numId w:val="40"/>
        </w:numPr>
        <w:autoSpaceDE w:val="0"/>
        <w:autoSpaceDN w:val="0"/>
        <w:adjustRightInd w:val="0"/>
        <w:jc w:val="both"/>
        <w:rPr>
          <w:ins w:id="430" w:author="Apple Inc." w:date="2025-03-28T10:57:00Z" w16du:dateUtc="2025-03-28T17:57:00Z"/>
          <w:color w:val="000000" w:themeColor="text1"/>
          <w:sz w:val="20"/>
          <w:szCs w:val="20"/>
        </w:rPr>
      </w:pPr>
      <w:ins w:id="431" w:author="Apple Inc." w:date="2025-03-28T10:57:00Z" w16du:dateUtc="2025-03-28T17:57:00Z">
        <w:r>
          <w:rPr>
            <w:color w:val="000000" w:themeColor="text1"/>
            <w:sz w:val="20"/>
            <w:szCs w:val="20"/>
          </w:rPr>
          <w:t xml:space="preserve">In IBB Case 1 and Case 2, only the receiver sensitivity (REFSENS) is increased by the proposed </w:t>
        </w:r>
        <w:r w:rsidRPr="00F5683A">
          <w:rPr>
            <w:color w:val="000000" w:themeColor="text1"/>
            <w:sz w:val="20"/>
            <w:szCs w:val="20"/>
          </w:rPr>
          <w:t>ΔR</w:t>
        </w:r>
        <w:r w:rsidRPr="00F5683A">
          <w:rPr>
            <w:color w:val="000000" w:themeColor="text1"/>
            <w:sz w:val="20"/>
            <w:szCs w:val="20"/>
            <w:vertAlign w:val="subscript"/>
          </w:rPr>
          <w:t>IBNC</w:t>
        </w:r>
        <w:r w:rsidRPr="00F5683A">
          <w:rPr>
            <w:color w:val="000000" w:themeColor="text1"/>
            <w:sz w:val="20"/>
            <w:szCs w:val="20"/>
          </w:rPr>
          <w:t xml:space="preserve"> adjustment due to self-interference</w:t>
        </w:r>
        <w:r>
          <w:rPr>
            <w:color w:val="000000" w:themeColor="text1"/>
            <w:sz w:val="20"/>
            <w:szCs w:val="20"/>
          </w:rPr>
          <w:t>, but the blocker power is not. This is because in ACS Case 2, the wanted signal power is fixed at -56.5dBm and the blocker power is fixed at -25dBm in ACS Case 2, -56dBm in IBB Case 1, and -44dBm in IBB Case 2, respectively.</w:t>
        </w:r>
      </w:ins>
    </w:p>
    <w:p w14:paraId="3EB19E7E" w14:textId="77777777" w:rsidR="00F61043" w:rsidRDefault="00F61043" w:rsidP="00F61043">
      <w:pPr>
        <w:autoSpaceDE w:val="0"/>
        <w:autoSpaceDN w:val="0"/>
        <w:adjustRightInd w:val="0"/>
        <w:jc w:val="both"/>
        <w:rPr>
          <w:ins w:id="432" w:author="Apple Inc." w:date="2025-03-28T10:57:00Z" w16du:dateUtc="2025-03-28T17:57:00Z"/>
          <w:color w:val="000000" w:themeColor="text1"/>
          <w:sz w:val="20"/>
          <w:szCs w:val="20"/>
        </w:rPr>
      </w:pPr>
    </w:p>
    <w:p w14:paraId="3F1A1879" w14:textId="77777777" w:rsidR="00F61043" w:rsidRDefault="00F61043" w:rsidP="00F61043">
      <w:pPr>
        <w:autoSpaceDE w:val="0"/>
        <w:autoSpaceDN w:val="0"/>
        <w:adjustRightInd w:val="0"/>
        <w:jc w:val="both"/>
        <w:rPr>
          <w:ins w:id="433" w:author="Apple Inc." w:date="2025-03-28T10:57:00Z" w16du:dateUtc="2025-03-28T17:57:00Z"/>
          <w:color w:val="000000" w:themeColor="text1"/>
          <w:sz w:val="20"/>
          <w:szCs w:val="20"/>
        </w:rPr>
      </w:pPr>
    </w:p>
    <w:p w14:paraId="6729A57C" w14:textId="77777777" w:rsidR="00F61043" w:rsidRPr="004B4345" w:rsidRDefault="00F61043" w:rsidP="00F61043">
      <w:pPr>
        <w:pStyle w:val="TH"/>
        <w:rPr>
          <w:ins w:id="434" w:author="Apple Inc." w:date="2025-03-28T10:57:00Z" w16du:dateUtc="2025-03-28T17:57:00Z"/>
          <w:color w:val="000000" w:themeColor="text1"/>
        </w:rPr>
      </w:pPr>
      <w:ins w:id="435" w:author="Apple Inc." w:date="2025-03-28T10:57:00Z" w16du:dateUtc="2025-03-28T17:57:00Z">
        <w:r w:rsidRPr="004B4345">
          <w:rPr>
            <w:color w:val="000000" w:themeColor="text1"/>
          </w:rPr>
          <w:t xml:space="preserve">Table </w:t>
        </w:r>
        <w:r>
          <w:rPr>
            <w:color w:val="000000" w:themeColor="text1"/>
          </w:rPr>
          <w:t>3</w:t>
        </w:r>
        <w:r w:rsidRPr="004B4345">
          <w:rPr>
            <w:color w:val="000000" w:themeColor="text1"/>
          </w:rPr>
          <w:t xml:space="preserve">. Link budget of </w:t>
        </w:r>
        <w:r>
          <w:rPr>
            <w:color w:val="000000" w:themeColor="text1"/>
          </w:rPr>
          <w:t>Blocker</w:t>
        </w:r>
        <w:r w:rsidRPr="004B4345">
          <w:rPr>
            <w:color w:val="000000" w:themeColor="text1"/>
          </w:rPr>
          <w:t xml:space="preserve"> for CA_n3(2A)</w:t>
        </w:r>
      </w:ins>
    </w:p>
    <w:p w14:paraId="43BE637C" w14:textId="77777777" w:rsidR="00F61043" w:rsidRDefault="00F61043" w:rsidP="00F61043">
      <w:pPr>
        <w:autoSpaceDE w:val="0"/>
        <w:autoSpaceDN w:val="0"/>
        <w:adjustRightInd w:val="0"/>
        <w:jc w:val="both"/>
        <w:rPr>
          <w:ins w:id="436" w:author="Apple Inc." w:date="2025-03-28T10:57:00Z" w16du:dateUtc="2025-03-28T17:57:00Z"/>
          <w:color w:val="000000" w:themeColor="text1"/>
          <w:sz w:val="20"/>
          <w:szCs w:val="20"/>
        </w:rPr>
      </w:pPr>
    </w:p>
    <w:tbl>
      <w:tblPr>
        <w:tblStyle w:val="TableGrid"/>
        <w:tblW w:w="0" w:type="auto"/>
        <w:tblLook w:val="04A0" w:firstRow="1" w:lastRow="0" w:firstColumn="1" w:lastColumn="0" w:noHBand="0" w:noVBand="1"/>
      </w:tblPr>
      <w:tblGrid>
        <w:gridCol w:w="3210"/>
        <w:gridCol w:w="3210"/>
        <w:gridCol w:w="3211"/>
      </w:tblGrid>
      <w:tr w:rsidR="00F61043" w14:paraId="2E367CD8" w14:textId="77777777" w:rsidTr="00986963">
        <w:trPr>
          <w:ins w:id="437" w:author="Apple Inc." w:date="2025-03-28T10:57:00Z" w16du:dateUtc="2025-03-28T17:57:00Z"/>
        </w:trPr>
        <w:tc>
          <w:tcPr>
            <w:tcW w:w="3210" w:type="dxa"/>
          </w:tcPr>
          <w:p w14:paraId="79FB52ED" w14:textId="77777777" w:rsidR="00F61043" w:rsidRPr="007877CA" w:rsidRDefault="00F61043" w:rsidP="00986963">
            <w:pPr>
              <w:jc w:val="center"/>
              <w:rPr>
                <w:ins w:id="438" w:author="Apple Inc." w:date="2025-03-28T10:57:00Z" w16du:dateUtc="2025-03-28T17:57:00Z"/>
                <w:rFonts w:ascii="Arial" w:eastAsia="Times New Roman" w:hAnsi="Arial" w:cs="Arial"/>
                <w:b/>
                <w:bCs/>
                <w:color w:val="000000" w:themeColor="text1"/>
                <w:sz w:val="18"/>
                <w:szCs w:val="18"/>
              </w:rPr>
            </w:pPr>
            <w:ins w:id="439" w:author="Apple Inc." w:date="2025-03-28T10:57:00Z" w16du:dateUtc="2025-03-28T17:57:00Z">
              <w:r w:rsidRPr="007877CA">
                <w:rPr>
                  <w:rFonts w:ascii="Arial" w:eastAsia="Times New Roman" w:hAnsi="Arial" w:cs="Arial"/>
                  <w:b/>
                  <w:bCs/>
                  <w:color w:val="000000" w:themeColor="text1"/>
                  <w:sz w:val="18"/>
                  <w:szCs w:val="18"/>
                </w:rPr>
                <w:t>Duplexer isolation (dB)</w:t>
              </w:r>
            </w:ins>
          </w:p>
        </w:tc>
        <w:tc>
          <w:tcPr>
            <w:tcW w:w="6421" w:type="dxa"/>
            <w:gridSpan w:val="2"/>
          </w:tcPr>
          <w:p w14:paraId="39A947DB" w14:textId="77777777" w:rsidR="00F61043" w:rsidRDefault="00F61043" w:rsidP="00986963">
            <w:pPr>
              <w:autoSpaceDE w:val="0"/>
              <w:autoSpaceDN w:val="0"/>
              <w:adjustRightInd w:val="0"/>
              <w:jc w:val="center"/>
              <w:rPr>
                <w:ins w:id="440" w:author="Apple Inc." w:date="2025-03-28T10:57:00Z" w16du:dateUtc="2025-03-28T17:57:00Z"/>
                <w:color w:val="000000" w:themeColor="text1"/>
                <w:sz w:val="20"/>
                <w:szCs w:val="20"/>
              </w:rPr>
            </w:pPr>
            <w:ins w:id="441" w:author="Apple Inc." w:date="2025-03-28T10:57:00Z" w16du:dateUtc="2025-03-28T17:57:00Z">
              <w:r>
                <w:rPr>
                  <w:color w:val="000000" w:themeColor="text1"/>
                  <w:sz w:val="20"/>
                  <w:szCs w:val="20"/>
                </w:rPr>
                <w:t>50</w:t>
              </w:r>
            </w:ins>
          </w:p>
        </w:tc>
      </w:tr>
      <w:tr w:rsidR="00F61043" w14:paraId="43722D1B" w14:textId="77777777" w:rsidTr="00986963">
        <w:trPr>
          <w:ins w:id="442" w:author="Apple Inc." w:date="2025-03-28T10:57:00Z" w16du:dateUtc="2025-03-28T17:57:00Z"/>
        </w:trPr>
        <w:tc>
          <w:tcPr>
            <w:tcW w:w="3210" w:type="dxa"/>
          </w:tcPr>
          <w:p w14:paraId="7B602D9A" w14:textId="77777777" w:rsidR="00F61043" w:rsidRPr="007877CA" w:rsidRDefault="00F61043" w:rsidP="00986963">
            <w:pPr>
              <w:jc w:val="center"/>
              <w:rPr>
                <w:ins w:id="443" w:author="Apple Inc." w:date="2025-03-28T10:57:00Z" w16du:dateUtc="2025-03-28T17:57:00Z"/>
                <w:rFonts w:ascii="Arial" w:eastAsia="Times New Roman" w:hAnsi="Arial" w:cs="Arial"/>
                <w:b/>
                <w:bCs/>
                <w:color w:val="000000" w:themeColor="text1"/>
                <w:sz w:val="18"/>
                <w:szCs w:val="18"/>
              </w:rPr>
            </w:pPr>
            <w:ins w:id="444" w:author="Apple Inc." w:date="2025-03-28T10:57:00Z" w16du:dateUtc="2025-03-28T17:57:00Z">
              <w:r w:rsidRPr="007877CA">
                <w:rPr>
                  <w:rFonts w:ascii="Arial" w:eastAsia="Times New Roman" w:hAnsi="Arial" w:cs="Arial"/>
                  <w:b/>
                  <w:bCs/>
                  <w:color w:val="000000" w:themeColor="text1"/>
                  <w:sz w:val="18"/>
                  <w:szCs w:val="18"/>
                </w:rPr>
                <w:t>LPF attenuation (dB)</w:t>
              </w:r>
            </w:ins>
          </w:p>
        </w:tc>
        <w:tc>
          <w:tcPr>
            <w:tcW w:w="6421" w:type="dxa"/>
            <w:gridSpan w:val="2"/>
          </w:tcPr>
          <w:p w14:paraId="33C2638F" w14:textId="77777777" w:rsidR="00F61043" w:rsidRDefault="00F61043" w:rsidP="00986963">
            <w:pPr>
              <w:autoSpaceDE w:val="0"/>
              <w:autoSpaceDN w:val="0"/>
              <w:adjustRightInd w:val="0"/>
              <w:jc w:val="center"/>
              <w:rPr>
                <w:ins w:id="445" w:author="Apple Inc." w:date="2025-03-28T10:57:00Z" w16du:dateUtc="2025-03-28T17:57:00Z"/>
                <w:color w:val="000000" w:themeColor="text1"/>
                <w:sz w:val="20"/>
                <w:szCs w:val="20"/>
              </w:rPr>
            </w:pPr>
            <w:ins w:id="446" w:author="Apple Inc." w:date="2025-03-28T10:57:00Z" w16du:dateUtc="2025-03-28T17:57:00Z">
              <w:r>
                <w:rPr>
                  <w:color w:val="000000" w:themeColor="text1"/>
                  <w:sz w:val="20"/>
                  <w:szCs w:val="20"/>
                </w:rPr>
                <w:t>13.4</w:t>
              </w:r>
            </w:ins>
          </w:p>
        </w:tc>
      </w:tr>
      <w:tr w:rsidR="00F61043" w14:paraId="169A55B2" w14:textId="77777777" w:rsidTr="00986963">
        <w:trPr>
          <w:ins w:id="447" w:author="Apple Inc." w:date="2025-03-28T10:57:00Z" w16du:dateUtc="2025-03-28T17:57:00Z"/>
        </w:trPr>
        <w:tc>
          <w:tcPr>
            <w:tcW w:w="3210" w:type="dxa"/>
          </w:tcPr>
          <w:p w14:paraId="0E393B94" w14:textId="77777777" w:rsidR="00F61043" w:rsidRPr="007877CA" w:rsidRDefault="00F61043" w:rsidP="00986963">
            <w:pPr>
              <w:jc w:val="center"/>
              <w:rPr>
                <w:ins w:id="448" w:author="Apple Inc." w:date="2025-03-28T10:57:00Z" w16du:dateUtc="2025-03-28T17:57:00Z"/>
                <w:rFonts w:ascii="Arial" w:eastAsia="Times New Roman" w:hAnsi="Arial" w:cs="Arial"/>
                <w:b/>
                <w:bCs/>
                <w:color w:val="000000" w:themeColor="text1"/>
                <w:sz w:val="18"/>
                <w:szCs w:val="18"/>
              </w:rPr>
            </w:pPr>
            <w:ins w:id="449" w:author="Apple Inc." w:date="2025-03-28T10:57:00Z" w16du:dateUtc="2025-03-28T17:57:00Z">
              <w:r w:rsidRPr="007877CA">
                <w:rPr>
                  <w:rFonts w:ascii="Arial" w:eastAsia="Times New Roman" w:hAnsi="Arial" w:cs="Arial"/>
                  <w:b/>
                  <w:bCs/>
                  <w:color w:val="000000" w:themeColor="text1"/>
                  <w:sz w:val="18"/>
                  <w:szCs w:val="18"/>
                </w:rPr>
                <w:t>NF increase due to AGC adjustment (dB)</w:t>
              </w:r>
            </w:ins>
          </w:p>
        </w:tc>
        <w:tc>
          <w:tcPr>
            <w:tcW w:w="6421" w:type="dxa"/>
            <w:gridSpan w:val="2"/>
          </w:tcPr>
          <w:p w14:paraId="44AF5D47" w14:textId="77777777" w:rsidR="00F61043" w:rsidRDefault="00F61043" w:rsidP="00986963">
            <w:pPr>
              <w:autoSpaceDE w:val="0"/>
              <w:autoSpaceDN w:val="0"/>
              <w:adjustRightInd w:val="0"/>
              <w:jc w:val="center"/>
              <w:rPr>
                <w:ins w:id="450" w:author="Apple Inc." w:date="2025-03-28T10:57:00Z" w16du:dateUtc="2025-03-28T17:57:00Z"/>
                <w:color w:val="000000" w:themeColor="text1"/>
                <w:sz w:val="20"/>
                <w:szCs w:val="20"/>
              </w:rPr>
            </w:pPr>
            <w:ins w:id="451" w:author="Apple Inc." w:date="2025-03-28T10:57:00Z" w16du:dateUtc="2025-03-28T17:57:00Z">
              <w:r>
                <w:rPr>
                  <w:color w:val="000000" w:themeColor="text1"/>
                  <w:sz w:val="20"/>
                  <w:szCs w:val="20"/>
                </w:rPr>
                <w:t>10.5</w:t>
              </w:r>
            </w:ins>
          </w:p>
        </w:tc>
      </w:tr>
      <w:tr w:rsidR="00F61043" w14:paraId="303C4033" w14:textId="77777777" w:rsidTr="00986963">
        <w:trPr>
          <w:ins w:id="452" w:author="Apple Inc." w:date="2025-03-28T10:57:00Z" w16du:dateUtc="2025-03-28T17:57:00Z"/>
        </w:trPr>
        <w:tc>
          <w:tcPr>
            <w:tcW w:w="3210" w:type="dxa"/>
          </w:tcPr>
          <w:p w14:paraId="39D64C88" w14:textId="77777777" w:rsidR="00F61043" w:rsidRPr="007877CA" w:rsidRDefault="00F61043" w:rsidP="00986963">
            <w:pPr>
              <w:jc w:val="center"/>
              <w:rPr>
                <w:ins w:id="453" w:author="Apple Inc." w:date="2025-03-28T10:57:00Z" w16du:dateUtc="2025-03-28T17:57:00Z"/>
                <w:rFonts w:ascii="Arial" w:eastAsia="Times New Roman" w:hAnsi="Arial" w:cs="Arial"/>
                <w:b/>
                <w:bCs/>
                <w:color w:val="000000" w:themeColor="text1"/>
                <w:sz w:val="18"/>
                <w:szCs w:val="18"/>
              </w:rPr>
            </w:pPr>
            <w:ins w:id="454" w:author="Apple Inc." w:date="2025-03-28T10:57:00Z" w16du:dateUtc="2025-03-28T17:57:00Z">
              <w:r w:rsidRPr="007877CA">
                <w:rPr>
                  <w:rFonts w:ascii="Arial" w:eastAsia="Times New Roman" w:hAnsi="Arial" w:cs="Arial"/>
                  <w:b/>
                  <w:bCs/>
                  <w:color w:val="000000" w:themeColor="text1"/>
                  <w:sz w:val="18"/>
                  <w:szCs w:val="18"/>
                </w:rPr>
                <w:lastRenderedPageBreak/>
                <w:t>Proposed ΔR</w:t>
              </w:r>
              <w:r w:rsidRPr="00551225">
                <w:rPr>
                  <w:rFonts w:ascii="Arial" w:eastAsia="Times New Roman" w:hAnsi="Arial" w:cs="Arial"/>
                  <w:b/>
                  <w:bCs/>
                  <w:color w:val="000000" w:themeColor="text1"/>
                  <w:sz w:val="18"/>
                  <w:szCs w:val="18"/>
                  <w:vertAlign w:val="subscript"/>
                </w:rPr>
                <w:t>IBNC</w:t>
              </w:r>
              <w:r w:rsidRPr="007877CA">
                <w:rPr>
                  <w:rFonts w:ascii="Arial" w:eastAsia="Times New Roman" w:hAnsi="Arial" w:cs="Arial"/>
                  <w:b/>
                  <w:bCs/>
                  <w:color w:val="000000" w:themeColor="text1"/>
                  <w:sz w:val="18"/>
                  <w:szCs w:val="18"/>
                </w:rPr>
                <w:t xml:space="preserve"> </w:t>
              </w:r>
              <w:r>
                <w:rPr>
                  <w:rFonts w:ascii="Arial" w:eastAsia="Times New Roman" w:hAnsi="Arial" w:cs="Arial"/>
                  <w:b/>
                  <w:bCs/>
                  <w:color w:val="000000" w:themeColor="text1"/>
                  <w:sz w:val="18"/>
                  <w:szCs w:val="18"/>
                </w:rPr>
                <w:t xml:space="preserve">adjustment </w:t>
              </w:r>
              <w:r w:rsidRPr="007877CA">
                <w:rPr>
                  <w:rFonts w:ascii="Arial" w:eastAsia="Times New Roman" w:hAnsi="Arial" w:cs="Arial"/>
                  <w:b/>
                  <w:bCs/>
                  <w:color w:val="000000" w:themeColor="text1"/>
                  <w:sz w:val="18"/>
                  <w:szCs w:val="18"/>
                </w:rPr>
                <w:t>due to self-interference</w:t>
              </w:r>
            </w:ins>
          </w:p>
        </w:tc>
        <w:tc>
          <w:tcPr>
            <w:tcW w:w="3210" w:type="dxa"/>
          </w:tcPr>
          <w:p w14:paraId="6D42C017" w14:textId="77777777" w:rsidR="00F61043" w:rsidRDefault="00F61043" w:rsidP="00986963">
            <w:pPr>
              <w:autoSpaceDE w:val="0"/>
              <w:autoSpaceDN w:val="0"/>
              <w:adjustRightInd w:val="0"/>
              <w:jc w:val="center"/>
              <w:rPr>
                <w:ins w:id="455" w:author="Apple Inc." w:date="2025-03-28T10:57:00Z" w16du:dateUtc="2025-03-28T17:57:00Z"/>
                <w:color w:val="000000" w:themeColor="text1"/>
                <w:sz w:val="20"/>
                <w:szCs w:val="20"/>
              </w:rPr>
            </w:pPr>
            <w:ins w:id="456" w:author="Apple Inc." w:date="2025-03-28T10:57:00Z" w16du:dateUtc="2025-03-28T17:57:00Z">
              <w:r>
                <w:rPr>
                  <w:color w:val="000000" w:themeColor="text1"/>
                  <w:sz w:val="20"/>
                  <w:szCs w:val="20"/>
                </w:rPr>
                <w:t>10.5dB for PCC</w:t>
              </w:r>
            </w:ins>
          </w:p>
        </w:tc>
        <w:tc>
          <w:tcPr>
            <w:tcW w:w="3211" w:type="dxa"/>
          </w:tcPr>
          <w:p w14:paraId="34D02585" w14:textId="77777777" w:rsidR="00F61043" w:rsidRDefault="00F61043" w:rsidP="00986963">
            <w:pPr>
              <w:autoSpaceDE w:val="0"/>
              <w:autoSpaceDN w:val="0"/>
              <w:adjustRightInd w:val="0"/>
              <w:jc w:val="center"/>
              <w:rPr>
                <w:ins w:id="457" w:author="Apple Inc." w:date="2025-03-28T10:57:00Z" w16du:dateUtc="2025-03-28T17:57:00Z"/>
                <w:color w:val="000000" w:themeColor="text1"/>
                <w:sz w:val="20"/>
                <w:szCs w:val="20"/>
              </w:rPr>
            </w:pPr>
            <w:ins w:id="458" w:author="Apple Inc." w:date="2025-03-28T10:57:00Z" w16du:dateUtc="2025-03-28T17:57:00Z">
              <w:r>
                <w:rPr>
                  <w:color w:val="000000" w:themeColor="text1"/>
                  <w:sz w:val="20"/>
                  <w:szCs w:val="20"/>
                </w:rPr>
                <w:t>6.5dB for SCC</w:t>
              </w:r>
            </w:ins>
          </w:p>
        </w:tc>
      </w:tr>
      <w:tr w:rsidR="00F61043" w14:paraId="248D250B" w14:textId="77777777" w:rsidTr="00986963">
        <w:trPr>
          <w:ins w:id="459" w:author="Apple Inc." w:date="2025-03-28T10:57:00Z" w16du:dateUtc="2025-03-28T17:57:00Z"/>
        </w:trPr>
        <w:tc>
          <w:tcPr>
            <w:tcW w:w="3210" w:type="dxa"/>
          </w:tcPr>
          <w:p w14:paraId="1277B90D" w14:textId="77777777" w:rsidR="00F61043" w:rsidRPr="007877CA" w:rsidRDefault="00F61043" w:rsidP="00986963">
            <w:pPr>
              <w:jc w:val="center"/>
              <w:rPr>
                <w:ins w:id="460" w:author="Apple Inc." w:date="2025-03-28T10:57:00Z" w16du:dateUtc="2025-03-28T17:57:00Z"/>
                <w:rFonts w:ascii="Arial" w:eastAsia="Times New Roman" w:hAnsi="Arial" w:cs="Arial"/>
                <w:b/>
                <w:bCs/>
                <w:color w:val="000000" w:themeColor="text1"/>
                <w:sz w:val="18"/>
                <w:szCs w:val="18"/>
              </w:rPr>
            </w:pPr>
          </w:p>
        </w:tc>
        <w:tc>
          <w:tcPr>
            <w:tcW w:w="3210" w:type="dxa"/>
          </w:tcPr>
          <w:p w14:paraId="1602D701" w14:textId="77777777" w:rsidR="00F61043" w:rsidRPr="007877CA" w:rsidRDefault="00F61043" w:rsidP="00986963">
            <w:pPr>
              <w:autoSpaceDE w:val="0"/>
              <w:autoSpaceDN w:val="0"/>
              <w:adjustRightInd w:val="0"/>
              <w:jc w:val="both"/>
              <w:rPr>
                <w:ins w:id="461" w:author="Apple Inc." w:date="2025-03-28T10:57:00Z" w16du:dateUtc="2025-03-28T17:57:00Z"/>
                <w:rFonts w:ascii="Arial" w:eastAsia="Times New Roman" w:hAnsi="Arial" w:cs="Arial"/>
                <w:b/>
                <w:bCs/>
                <w:color w:val="000000" w:themeColor="text1"/>
                <w:sz w:val="18"/>
                <w:szCs w:val="18"/>
              </w:rPr>
            </w:pPr>
            <w:ins w:id="462" w:author="Apple Inc." w:date="2025-03-28T10:57:00Z" w16du:dateUtc="2025-03-28T17:57:00Z">
              <w:r w:rsidRPr="007877CA">
                <w:rPr>
                  <w:rFonts w:ascii="Arial" w:eastAsia="Times New Roman" w:hAnsi="Arial" w:cs="Arial"/>
                  <w:b/>
                  <w:bCs/>
                  <w:color w:val="000000" w:themeColor="text1"/>
                  <w:sz w:val="18"/>
                  <w:szCs w:val="18"/>
                </w:rPr>
                <w:t>PCC SNR (dB) after ADC</w:t>
              </w:r>
            </w:ins>
          </w:p>
        </w:tc>
        <w:tc>
          <w:tcPr>
            <w:tcW w:w="3211" w:type="dxa"/>
          </w:tcPr>
          <w:p w14:paraId="05FF0C72" w14:textId="77777777" w:rsidR="00F61043" w:rsidRPr="007877CA" w:rsidRDefault="00F61043" w:rsidP="00986963">
            <w:pPr>
              <w:autoSpaceDE w:val="0"/>
              <w:autoSpaceDN w:val="0"/>
              <w:adjustRightInd w:val="0"/>
              <w:jc w:val="both"/>
              <w:rPr>
                <w:ins w:id="463" w:author="Apple Inc." w:date="2025-03-28T10:57:00Z" w16du:dateUtc="2025-03-28T17:57:00Z"/>
                <w:rFonts w:ascii="Arial" w:eastAsia="Times New Roman" w:hAnsi="Arial" w:cs="Arial"/>
                <w:b/>
                <w:bCs/>
                <w:color w:val="000000" w:themeColor="text1"/>
                <w:sz w:val="18"/>
                <w:szCs w:val="18"/>
              </w:rPr>
            </w:pPr>
            <w:ins w:id="464" w:author="Apple Inc." w:date="2025-03-28T10:57:00Z" w16du:dateUtc="2025-03-28T17:57:00Z">
              <w:r w:rsidRPr="007877CA">
                <w:rPr>
                  <w:rFonts w:ascii="Arial" w:eastAsia="Times New Roman" w:hAnsi="Arial" w:cs="Arial"/>
                  <w:b/>
                  <w:bCs/>
                  <w:color w:val="000000" w:themeColor="text1"/>
                  <w:sz w:val="18"/>
                  <w:szCs w:val="18"/>
                </w:rPr>
                <w:t>SCC SNR (dB) after ADC</w:t>
              </w:r>
            </w:ins>
          </w:p>
        </w:tc>
      </w:tr>
      <w:tr w:rsidR="00F61043" w14:paraId="3D28D794" w14:textId="77777777" w:rsidTr="00986963">
        <w:trPr>
          <w:ins w:id="465" w:author="Apple Inc." w:date="2025-03-28T10:57:00Z" w16du:dateUtc="2025-03-28T17:57:00Z"/>
        </w:trPr>
        <w:tc>
          <w:tcPr>
            <w:tcW w:w="3210" w:type="dxa"/>
          </w:tcPr>
          <w:p w14:paraId="55D2D03E" w14:textId="77777777" w:rsidR="00F61043" w:rsidRPr="007877CA" w:rsidRDefault="00F61043" w:rsidP="00986963">
            <w:pPr>
              <w:jc w:val="center"/>
              <w:rPr>
                <w:ins w:id="466" w:author="Apple Inc." w:date="2025-03-28T10:57:00Z" w16du:dateUtc="2025-03-28T17:57:00Z"/>
                <w:rFonts w:ascii="Arial" w:eastAsia="Times New Roman" w:hAnsi="Arial" w:cs="Arial"/>
                <w:b/>
                <w:bCs/>
                <w:color w:val="000000" w:themeColor="text1"/>
                <w:sz w:val="18"/>
                <w:szCs w:val="18"/>
              </w:rPr>
            </w:pPr>
            <w:ins w:id="467" w:author="Apple Inc." w:date="2025-03-28T10:57:00Z" w16du:dateUtc="2025-03-28T17:57:00Z">
              <w:r>
                <w:rPr>
                  <w:rFonts w:ascii="Arial" w:eastAsia="Times New Roman" w:hAnsi="Arial" w:cs="Arial"/>
                  <w:b/>
                  <w:bCs/>
                  <w:color w:val="000000" w:themeColor="text1"/>
                  <w:sz w:val="18"/>
                  <w:szCs w:val="18"/>
                </w:rPr>
                <w:t>REFSENS</w:t>
              </w:r>
            </w:ins>
          </w:p>
        </w:tc>
        <w:tc>
          <w:tcPr>
            <w:tcW w:w="3210" w:type="dxa"/>
          </w:tcPr>
          <w:p w14:paraId="138BABAC" w14:textId="77777777" w:rsidR="00F61043" w:rsidRDefault="00F61043" w:rsidP="00986963">
            <w:pPr>
              <w:autoSpaceDE w:val="0"/>
              <w:autoSpaceDN w:val="0"/>
              <w:adjustRightInd w:val="0"/>
              <w:jc w:val="center"/>
              <w:rPr>
                <w:ins w:id="468" w:author="Apple Inc." w:date="2025-03-28T10:57:00Z" w16du:dateUtc="2025-03-28T17:57:00Z"/>
                <w:color w:val="000000" w:themeColor="text1"/>
                <w:sz w:val="20"/>
                <w:szCs w:val="20"/>
              </w:rPr>
            </w:pPr>
            <w:ins w:id="469" w:author="Apple Inc." w:date="2025-03-28T10:57:00Z" w16du:dateUtc="2025-03-28T17:57:00Z">
              <w:r>
                <w:rPr>
                  <w:color w:val="000000" w:themeColor="text1"/>
                  <w:sz w:val="20"/>
                  <w:szCs w:val="20"/>
                </w:rPr>
                <w:t>-1</w:t>
              </w:r>
            </w:ins>
          </w:p>
        </w:tc>
        <w:tc>
          <w:tcPr>
            <w:tcW w:w="3211" w:type="dxa"/>
          </w:tcPr>
          <w:p w14:paraId="7045B475" w14:textId="77777777" w:rsidR="00F61043" w:rsidRDefault="00F61043" w:rsidP="00986963">
            <w:pPr>
              <w:autoSpaceDE w:val="0"/>
              <w:autoSpaceDN w:val="0"/>
              <w:adjustRightInd w:val="0"/>
              <w:jc w:val="center"/>
              <w:rPr>
                <w:ins w:id="470" w:author="Apple Inc." w:date="2025-03-28T10:57:00Z" w16du:dateUtc="2025-03-28T17:57:00Z"/>
                <w:color w:val="000000" w:themeColor="text1"/>
                <w:sz w:val="20"/>
                <w:szCs w:val="20"/>
              </w:rPr>
            </w:pPr>
            <w:ins w:id="471" w:author="Apple Inc." w:date="2025-03-28T10:57:00Z" w16du:dateUtc="2025-03-28T17:57:00Z">
              <w:r>
                <w:rPr>
                  <w:color w:val="000000" w:themeColor="text1"/>
                  <w:sz w:val="20"/>
                  <w:szCs w:val="20"/>
                </w:rPr>
                <w:t>-1</w:t>
              </w:r>
            </w:ins>
          </w:p>
        </w:tc>
      </w:tr>
      <w:tr w:rsidR="00F61043" w14:paraId="2539739E" w14:textId="77777777" w:rsidTr="00986963">
        <w:trPr>
          <w:ins w:id="472" w:author="Apple Inc." w:date="2025-03-28T10:57:00Z" w16du:dateUtc="2025-03-28T17:57:00Z"/>
        </w:trPr>
        <w:tc>
          <w:tcPr>
            <w:tcW w:w="3210" w:type="dxa"/>
          </w:tcPr>
          <w:p w14:paraId="62E311F8" w14:textId="77777777" w:rsidR="00F61043" w:rsidRPr="007877CA" w:rsidRDefault="00F61043" w:rsidP="00986963">
            <w:pPr>
              <w:jc w:val="center"/>
              <w:rPr>
                <w:ins w:id="473" w:author="Apple Inc." w:date="2025-03-28T10:57:00Z" w16du:dateUtc="2025-03-28T17:57:00Z"/>
                <w:rFonts w:ascii="Arial" w:eastAsia="Times New Roman" w:hAnsi="Arial" w:cs="Arial"/>
                <w:b/>
                <w:bCs/>
                <w:color w:val="000000" w:themeColor="text1"/>
                <w:sz w:val="18"/>
                <w:szCs w:val="18"/>
              </w:rPr>
            </w:pPr>
            <w:ins w:id="474" w:author="Apple Inc." w:date="2025-03-28T10:57:00Z" w16du:dateUtc="2025-03-28T17:57:00Z">
              <w:r w:rsidRPr="007877CA">
                <w:rPr>
                  <w:rFonts w:ascii="Arial" w:eastAsia="Times New Roman" w:hAnsi="Arial" w:cs="Arial"/>
                  <w:b/>
                  <w:bCs/>
                  <w:color w:val="000000" w:themeColor="text1"/>
                  <w:sz w:val="18"/>
                  <w:szCs w:val="18"/>
                </w:rPr>
                <w:t>ACS Case 1</w:t>
              </w:r>
            </w:ins>
          </w:p>
        </w:tc>
        <w:tc>
          <w:tcPr>
            <w:tcW w:w="3210" w:type="dxa"/>
          </w:tcPr>
          <w:p w14:paraId="3C3542B1" w14:textId="77777777" w:rsidR="00F61043" w:rsidRDefault="00F61043" w:rsidP="00986963">
            <w:pPr>
              <w:autoSpaceDE w:val="0"/>
              <w:autoSpaceDN w:val="0"/>
              <w:adjustRightInd w:val="0"/>
              <w:jc w:val="center"/>
              <w:rPr>
                <w:ins w:id="475" w:author="Apple Inc." w:date="2025-03-28T10:57:00Z" w16du:dateUtc="2025-03-28T17:57:00Z"/>
                <w:color w:val="000000" w:themeColor="text1"/>
                <w:sz w:val="20"/>
                <w:szCs w:val="20"/>
              </w:rPr>
            </w:pPr>
            <w:ins w:id="476" w:author="Apple Inc." w:date="2025-03-28T10:57:00Z" w16du:dateUtc="2025-03-28T17:57:00Z">
              <w:r>
                <w:rPr>
                  <w:color w:val="000000" w:themeColor="text1"/>
                  <w:sz w:val="20"/>
                  <w:szCs w:val="20"/>
                </w:rPr>
                <w:t>13</w:t>
              </w:r>
            </w:ins>
          </w:p>
        </w:tc>
        <w:tc>
          <w:tcPr>
            <w:tcW w:w="3211" w:type="dxa"/>
          </w:tcPr>
          <w:p w14:paraId="624C53D8" w14:textId="77777777" w:rsidR="00F61043" w:rsidRDefault="00F61043" w:rsidP="00986963">
            <w:pPr>
              <w:autoSpaceDE w:val="0"/>
              <w:autoSpaceDN w:val="0"/>
              <w:adjustRightInd w:val="0"/>
              <w:jc w:val="center"/>
              <w:rPr>
                <w:ins w:id="477" w:author="Apple Inc." w:date="2025-03-28T10:57:00Z" w16du:dateUtc="2025-03-28T17:57:00Z"/>
                <w:color w:val="000000" w:themeColor="text1"/>
                <w:sz w:val="20"/>
                <w:szCs w:val="20"/>
              </w:rPr>
            </w:pPr>
            <w:ins w:id="478" w:author="Apple Inc." w:date="2025-03-28T10:57:00Z" w16du:dateUtc="2025-03-28T17:57:00Z">
              <w:r>
                <w:rPr>
                  <w:color w:val="000000" w:themeColor="text1"/>
                  <w:sz w:val="20"/>
                  <w:szCs w:val="20"/>
                </w:rPr>
                <w:t>13</w:t>
              </w:r>
            </w:ins>
          </w:p>
        </w:tc>
      </w:tr>
      <w:tr w:rsidR="00F61043" w14:paraId="1727E432" w14:textId="77777777" w:rsidTr="00986963">
        <w:trPr>
          <w:ins w:id="479" w:author="Apple Inc." w:date="2025-03-28T10:57:00Z" w16du:dateUtc="2025-03-28T17:57:00Z"/>
        </w:trPr>
        <w:tc>
          <w:tcPr>
            <w:tcW w:w="3210" w:type="dxa"/>
          </w:tcPr>
          <w:p w14:paraId="28152853" w14:textId="77777777" w:rsidR="00F61043" w:rsidRPr="007877CA" w:rsidRDefault="00F61043" w:rsidP="00986963">
            <w:pPr>
              <w:jc w:val="center"/>
              <w:rPr>
                <w:ins w:id="480" w:author="Apple Inc." w:date="2025-03-28T10:57:00Z" w16du:dateUtc="2025-03-28T17:57:00Z"/>
                <w:rFonts w:ascii="Arial" w:eastAsia="Times New Roman" w:hAnsi="Arial" w:cs="Arial"/>
                <w:b/>
                <w:bCs/>
                <w:color w:val="000000" w:themeColor="text1"/>
                <w:sz w:val="18"/>
                <w:szCs w:val="18"/>
              </w:rPr>
            </w:pPr>
            <w:ins w:id="481" w:author="Apple Inc." w:date="2025-03-28T10:57:00Z" w16du:dateUtc="2025-03-28T17:57:00Z">
              <w:r w:rsidRPr="007877CA">
                <w:rPr>
                  <w:rFonts w:ascii="Arial" w:eastAsia="Times New Roman" w:hAnsi="Arial" w:cs="Arial"/>
                  <w:b/>
                  <w:bCs/>
                  <w:color w:val="000000" w:themeColor="text1"/>
                  <w:sz w:val="18"/>
                  <w:szCs w:val="18"/>
                </w:rPr>
                <w:t>ACS Case 2</w:t>
              </w:r>
            </w:ins>
          </w:p>
        </w:tc>
        <w:tc>
          <w:tcPr>
            <w:tcW w:w="3210" w:type="dxa"/>
          </w:tcPr>
          <w:p w14:paraId="4EB8CD45" w14:textId="77777777" w:rsidR="00F61043" w:rsidRDefault="00F61043" w:rsidP="00986963">
            <w:pPr>
              <w:autoSpaceDE w:val="0"/>
              <w:autoSpaceDN w:val="0"/>
              <w:adjustRightInd w:val="0"/>
              <w:jc w:val="center"/>
              <w:rPr>
                <w:ins w:id="482" w:author="Apple Inc." w:date="2025-03-28T10:57:00Z" w16du:dateUtc="2025-03-28T17:57:00Z"/>
                <w:color w:val="000000" w:themeColor="text1"/>
                <w:sz w:val="20"/>
                <w:szCs w:val="20"/>
              </w:rPr>
            </w:pPr>
            <w:ins w:id="483" w:author="Apple Inc." w:date="2025-03-28T10:57:00Z" w16du:dateUtc="2025-03-28T17:57:00Z">
              <w:r>
                <w:rPr>
                  <w:color w:val="000000" w:themeColor="text1"/>
                  <w:sz w:val="20"/>
                  <w:szCs w:val="20"/>
                </w:rPr>
                <w:t>4.1</w:t>
              </w:r>
            </w:ins>
          </w:p>
        </w:tc>
        <w:tc>
          <w:tcPr>
            <w:tcW w:w="3211" w:type="dxa"/>
          </w:tcPr>
          <w:p w14:paraId="22A7B718" w14:textId="77777777" w:rsidR="00F61043" w:rsidRDefault="00F61043" w:rsidP="00986963">
            <w:pPr>
              <w:autoSpaceDE w:val="0"/>
              <w:autoSpaceDN w:val="0"/>
              <w:adjustRightInd w:val="0"/>
              <w:jc w:val="center"/>
              <w:rPr>
                <w:ins w:id="484" w:author="Apple Inc." w:date="2025-03-28T10:57:00Z" w16du:dateUtc="2025-03-28T17:57:00Z"/>
                <w:color w:val="000000" w:themeColor="text1"/>
                <w:sz w:val="20"/>
                <w:szCs w:val="20"/>
              </w:rPr>
            </w:pPr>
            <w:ins w:id="485" w:author="Apple Inc." w:date="2025-03-28T10:57:00Z" w16du:dateUtc="2025-03-28T17:57:00Z">
              <w:r>
                <w:rPr>
                  <w:color w:val="000000" w:themeColor="text1"/>
                  <w:sz w:val="20"/>
                  <w:szCs w:val="20"/>
                </w:rPr>
                <w:t>4.1</w:t>
              </w:r>
            </w:ins>
          </w:p>
        </w:tc>
      </w:tr>
      <w:tr w:rsidR="00F61043" w14:paraId="3D58A052" w14:textId="77777777" w:rsidTr="00986963">
        <w:trPr>
          <w:ins w:id="486" w:author="Apple Inc." w:date="2025-03-28T10:57:00Z" w16du:dateUtc="2025-03-28T17:57:00Z"/>
        </w:trPr>
        <w:tc>
          <w:tcPr>
            <w:tcW w:w="3210" w:type="dxa"/>
          </w:tcPr>
          <w:p w14:paraId="706A08C9" w14:textId="77777777" w:rsidR="00F61043" w:rsidRPr="007877CA" w:rsidRDefault="00F61043" w:rsidP="00986963">
            <w:pPr>
              <w:jc w:val="center"/>
              <w:rPr>
                <w:ins w:id="487" w:author="Apple Inc." w:date="2025-03-28T10:57:00Z" w16du:dateUtc="2025-03-28T17:57:00Z"/>
                <w:rFonts w:ascii="Arial" w:eastAsia="Times New Roman" w:hAnsi="Arial" w:cs="Arial"/>
                <w:b/>
                <w:bCs/>
                <w:color w:val="000000" w:themeColor="text1"/>
                <w:sz w:val="18"/>
                <w:szCs w:val="18"/>
              </w:rPr>
            </w:pPr>
            <w:ins w:id="488" w:author="Apple Inc." w:date="2025-03-28T10:57:00Z" w16du:dateUtc="2025-03-28T17:57:00Z">
              <w:r w:rsidRPr="007877CA">
                <w:rPr>
                  <w:rFonts w:ascii="Arial" w:eastAsia="Times New Roman" w:hAnsi="Arial" w:cs="Arial"/>
                  <w:b/>
                  <w:bCs/>
                  <w:color w:val="000000" w:themeColor="text1"/>
                  <w:sz w:val="18"/>
                  <w:szCs w:val="18"/>
                </w:rPr>
                <w:t>IBB Case 1</w:t>
              </w:r>
            </w:ins>
          </w:p>
        </w:tc>
        <w:tc>
          <w:tcPr>
            <w:tcW w:w="3210" w:type="dxa"/>
          </w:tcPr>
          <w:p w14:paraId="2EDFF0D2" w14:textId="77777777" w:rsidR="00F61043" w:rsidRDefault="00F61043" w:rsidP="00986963">
            <w:pPr>
              <w:autoSpaceDE w:val="0"/>
              <w:autoSpaceDN w:val="0"/>
              <w:adjustRightInd w:val="0"/>
              <w:jc w:val="center"/>
              <w:rPr>
                <w:ins w:id="489" w:author="Apple Inc." w:date="2025-03-28T10:57:00Z" w16du:dateUtc="2025-03-28T17:57:00Z"/>
                <w:color w:val="000000" w:themeColor="text1"/>
                <w:sz w:val="20"/>
                <w:szCs w:val="20"/>
              </w:rPr>
            </w:pPr>
            <w:ins w:id="490" w:author="Apple Inc." w:date="2025-03-28T10:57:00Z" w16du:dateUtc="2025-03-28T17:57:00Z">
              <w:r>
                <w:rPr>
                  <w:color w:val="000000" w:themeColor="text1"/>
                  <w:sz w:val="20"/>
                  <w:szCs w:val="20"/>
                </w:rPr>
                <w:t>5</w:t>
              </w:r>
            </w:ins>
          </w:p>
        </w:tc>
        <w:tc>
          <w:tcPr>
            <w:tcW w:w="3211" w:type="dxa"/>
          </w:tcPr>
          <w:p w14:paraId="60266E0C" w14:textId="77777777" w:rsidR="00F61043" w:rsidRDefault="00F61043" w:rsidP="00986963">
            <w:pPr>
              <w:autoSpaceDE w:val="0"/>
              <w:autoSpaceDN w:val="0"/>
              <w:adjustRightInd w:val="0"/>
              <w:jc w:val="center"/>
              <w:rPr>
                <w:ins w:id="491" w:author="Apple Inc." w:date="2025-03-28T10:57:00Z" w16du:dateUtc="2025-03-28T17:57:00Z"/>
                <w:color w:val="000000" w:themeColor="text1"/>
                <w:sz w:val="20"/>
                <w:szCs w:val="20"/>
              </w:rPr>
            </w:pPr>
            <w:ins w:id="492" w:author="Apple Inc." w:date="2025-03-28T10:57:00Z" w16du:dateUtc="2025-03-28T17:57:00Z">
              <w:r>
                <w:rPr>
                  <w:color w:val="000000" w:themeColor="text1"/>
                  <w:sz w:val="20"/>
                  <w:szCs w:val="20"/>
                </w:rPr>
                <w:t>5</w:t>
              </w:r>
            </w:ins>
          </w:p>
        </w:tc>
      </w:tr>
      <w:tr w:rsidR="00F61043" w14:paraId="30F29EA1" w14:textId="77777777" w:rsidTr="00986963">
        <w:trPr>
          <w:ins w:id="493" w:author="Apple Inc." w:date="2025-03-28T10:57:00Z" w16du:dateUtc="2025-03-28T17:57:00Z"/>
        </w:trPr>
        <w:tc>
          <w:tcPr>
            <w:tcW w:w="3210" w:type="dxa"/>
          </w:tcPr>
          <w:p w14:paraId="0C0B3B17" w14:textId="77777777" w:rsidR="00F61043" w:rsidRPr="007877CA" w:rsidRDefault="00F61043" w:rsidP="00986963">
            <w:pPr>
              <w:jc w:val="center"/>
              <w:rPr>
                <w:ins w:id="494" w:author="Apple Inc." w:date="2025-03-28T10:57:00Z" w16du:dateUtc="2025-03-28T17:57:00Z"/>
                <w:rFonts w:ascii="Arial" w:eastAsia="Times New Roman" w:hAnsi="Arial" w:cs="Arial"/>
                <w:b/>
                <w:bCs/>
                <w:color w:val="000000" w:themeColor="text1"/>
                <w:sz w:val="18"/>
                <w:szCs w:val="18"/>
              </w:rPr>
            </w:pPr>
            <w:ins w:id="495" w:author="Apple Inc." w:date="2025-03-28T10:57:00Z" w16du:dateUtc="2025-03-28T17:57:00Z">
              <w:r w:rsidRPr="007877CA">
                <w:rPr>
                  <w:rFonts w:ascii="Arial" w:eastAsia="Times New Roman" w:hAnsi="Arial" w:cs="Arial"/>
                  <w:b/>
                  <w:bCs/>
                  <w:color w:val="000000" w:themeColor="text1"/>
                  <w:sz w:val="18"/>
                  <w:szCs w:val="18"/>
                </w:rPr>
                <w:t>IBB Case 2</w:t>
              </w:r>
            </w:ins>
          </w:p>
        </w:tc>
        <w:tc>
          <w:tcPr>
            <w:tcW w:w="3210" w:type="dxa"/>
          </w:tcPr>
          <w:p w14:paraId="25E697E8" w14:textId="77777777" w:rsidR="00F61043" w:rsidRDefault="00F61043" w:rsidP="00986963">
            <w:pPr>
              <w:autoSpaceDE w:val="0"/>
              <w:autoSpaceDN w:val="0"/>
              <w:adjustRightInd w:val="0"/>
              <w:jc w:val="center"/>
              <w:rPr>
                <w:ins w:id="496" w:author="Apple Inc." w:date="2025-03-28T10:57:00Z" w16du:dateUtc="2025-03-28T17:57:00Z"/>
                <w:color w:val="000000" w:themeColor="text1"/>
                <w:sz w:val="20"/>
                <w:szCs w:val="20"/>
              </w:rPr>
            </w:pPr>
            <w:ins w:id="497" w:author="Apple Inc." w:date="2025-03-28T10:57:00Z" w16du:dateUtc="2025-03-28T17:57:00Z">
              <w:r>
                <w:rPr>
                  <w:color w:val="000000" w:themeColor="text1"/>
                  <w:sz w:val="20"/>
                  <w:szCs w:val="20"/>
                </w:rPr>
                <w:t>5</w:t>
              </w:r>
            </w:ins>
          </w:p>
        </w:tc>
        <w:tc>
          <w:tcPr>
            <w:tcW w:w="3211" w:type="dxa"/>
          </w:tcPr>
          <w:p w14:paraId="1A5E5BC0" w14:textId="77777777" w:rsidR="00F61043" w:rsidRDefault="00F61043" w:rsidP="00986963">
            <w:pPr>
              <w:autoSpaceDE w:val="0"/>
              <w:autoSpaceDN w:val="0"/>
              <w:adjustRightInd w:val="0"/>
              <w:jc w:val="center"/>
              <w:rPr>
                <w:ins w:id="498" w:author="Apple Inc." w:date="2025-03-28T10:57:00Z" w16du:dateUtc="2025-03-28T17:57:00Z"/>
                <w:color w:val="000000" w:themeColor="text1"/>
                <w:sz w:val="20"/>
                <w:szCs w:val="20"/>
              </w:rPr>
            </w:pPr>
            <w:ins w:id="499" w:author="Apple Inc." w:date="2025-03-28T10:57:00Z" w16du:dateUtc="2025-03-28T17:57:00Z">
              <w:r>
                <w:rPr>
                  <w:color w:val="000000" w:themeColor="text1"/>
                  <w:sz w:val="20"/>
                  <w:szCs w:val="20"/>
                </w:rPr>
                <w:t>5</w:t>
              </w:r>
            </w:ins>
          </w:p>
        </w:tc>
      </w:tr>
    </w:tbl>
    <w:p w14:paraId="66BC6412" w14:textId="77777777" w:rsidR="00F61043" w:rsidRDefault="00F61043" w:rsidP="00F61043">
      <w:pPr>
        <w:autoSpaceDE w:val="0"/>
        <w:autoSpaceDN w:val="0"/>
        <w:adjustRightInd w:val="0"/>
        <w:jc w:val="both"/>
        <w:rPr>
          <w:ins w:id="500" w:author="Apple Inc." w:date="2025-03-28T10:57:00Z" w16du:dateUtc="2025-03-28T17:57:00Z"/>
          <w:color w:val="000000" w:themeColor="text1"/>
          <w:sz w:val="20"/>
          <w:szCs w:val="20"/>
        </w:rPr>
      </w:pPr>
    </w:p>
    <w:p w14:paraId="645801B8" w14:textId="77777777" w:rsidR="00F61043" w:rsidRDefault="00F61043" w:rsidP="00F61043">
      <w:pPr>
        <w:autoSpaceDE w:val="0"/>
        <w:autoSpaceDN w:val="0"/>
        <w:adjustRightInd w:val="0"/>
        <w:jc w:val="both"/>
        <w:rPr>
          <w:ins w:id="501" w:author="Apple Inc." w:date="2025-03-28T10:57:00Z" w16du:dateUtc="2025-03-28T17:57:00Z"/>
          <w:color w:val="000000" w:themeColor="text1"/>
          <w:sz w:val="20"/>
          <w:szCs w:val="20"/>
        </w:rPr>
      </w:pPr>
    </w:p>
    <w:p w14:paraId="1F46E15D" w14:textId="77777777" w:rsidR="00F61043" w:rsidRDefault="00F61043" w:rsidP="00F61043">
      <w:pPr>
        <w:autoSpaceDE w:val="0"/>
        <w:autoSpaceDN w:val="0"/>
        <w:adjustRightInd w:val="0"/>
        <w:jc w:val="both"/>
        <w:rPr>
          <w:ins w:id="502" w:author="Apple Inc." w:date="2025-03-28T10:57:00Z" w16du:dateUtc="2025-03-28T17:57:00Z"/>
          <w:color w:val="000000" w:themeColor="text1"/>
          <w:sz w:val="20"/>
          <w:szCs w:val="20"/>
        </w:rPr>
      </w:pPr>
    </w:p>
    <w:p w14:paraId="7D406760" w14:textId="77777777" w:rsidR="00F61043" w:rsidRPr="004B4345" w:rsidRDefault="00F61043" w:rsidP="00F61043">
      <w:pPr>
        <w:pStyle w:val="TH"/>
        <w:rPr>
          <w:ins w:id="503" w:author="Apple Inc." w:date="2025-03-28T10:57:00Z" w16du:dateUtc="2025-03-28T17:57:00Z"/>
          <w:color w:val="000000" w:themeColor="text1"/>
        </w:rPr>
      </w:pPr>
      <w:ins w:id="504" w:author="Apple Inc." w:date="2025-03-28T10:57:00Z" w16du:dateUtc="2025-03-28T17:57:00Z">
        <w:r w:rsidRPr="004B4345">
          <w:rPr>
            <w:color w:val="000000" w:themeColor="text1"/>
          </w:rPr>
          <w:t xml:space="preserve">Table </w:t>
        </w:r>
        <w:r>
          <w:rPr>
            <w:color w:val="000000" w:themeColor="text1"/>
          </w:rPr>
          <w:t>4</w:t>
        </w:r>
        <w:r w:rsidRPr="004B4345">
          <w:rPr>
            <w:color w:val="000000" w:themeColor="text1"/>
          </w:rPr>
          <w:t xml:space="preserve">. Link budget of </w:t>
        </w:r>
        <w:r>
          <w:rPr>
            <w:color w:val="000000" w:themeColor="text1"/>
          </w:rPr>
          <w:t>Blocker</w:t>
        </w:r>
        <w:r w:rsidRPr="004B4345">
          <w:rPr>
            <w:color w:val="000000" w:themeColor="text1"/>
          </w:rPr>
          <w:t xml:space="preserve"> for CA_n</w:t>
        </w:r>
        <w:r>
          <w:rPr>
            <w:color w:val="000000" w:themeColor="text1"/>
          </w:rPr>
          <w:t>25</w:t>
        </w:r>
        <w:r w:rsidRPr="004B4345">
          <w:rPr>
            <w:color w:val="000000" w:themeColor="text1"/>
          </w:rPr>
          <w:t>(2A)</w:t>
        </w:r>
      </w:ins>
    </w:p>
    <w:p w14:paraId="2ACACFBA" w14:textId="77777777" w:rsidR="00F61043" w:rsidRDefault="00F61043" w:rsidP="00F61043">
      <w:pPr>
        <w:autoSpaceDE w:val="0"/>
        <w:autoSpaceDN w:val="0"/>
        <w:adjustRightInd w:val="0"/>
        <w:jc w:val="both"/>
        <w:rPr>
          <w:ins w:id="505" w:author="Apple Inc." w:date="2025-03-28T10:57:00Z" w16du:dateUtc="2025-03-28T17:57:00Z"/>
          <w:color w:val="000000" w:themeColor="text1"/>
          <w:sz w:val="20"/>
          <w:szCs w:val="20"/>
        </w:rPr>
      </w:pPr>
    </w:p>
    <w:tbl>
      <w:tblPr>
        <w:tblStyle w:val="TableGrid"/>
        <w:tblW w:w="0" w:type="auto"/>
        <w:tblLook w:val="04A0" w:firstRow="1" w:lastRow="0" w:firstColumn="1" w:lastColumn="0" w:noHBand="0" w:noVBand="1"/>
      </w:tblPr>
      <w:tblGrid>
        <w:gridCol w:w="3210"/>
        <w:gridCol w:w="3210"/>
        <w:gridCol w:w="3211"/>
      </w:tblGrid>
      <w:tr w:rsidR="00F61043" w14:paraId="1E743058" w14:textId="77777777" w:rsidTr="00986963">
        <w:trPr>
          <w:ins w:id="506" w:author="Apple Inc." w:date="2025-03-28T10:57:00Z" w16du:dateUtc="2025-03-28T17:57:00Z"/>
        </w:trPr>
        <w:tc>
          <w:tcPr>
            <w:tcW w:w="3210" w:type="dxa"/>
          </w:tcPr>
          <w:p w14:paraId="418FE42B" w14:textId="77777777" w:rsidR="00F61043" w:rsidRPr="007877CA" w:rsidRDefault="00F61043" w:rsidP="00986963">
            <w:pPr>
              <w:jc w:val="center"/>
              <w:rPr>
                <w:ins w:id="507" w:author="Apple Inc." w:date="2025-03-28T10:57:00Z" w16du:dateUtc="2025-03-28T17:57:00Z"/>
                <w:rFonts w:ascii="Arial" w:eastAsia="Times New Roman" w:hAnsi="Arial" w:cs="Arial"/>
                <w:b/>
                <w:bCs/>
                <w:color w:val="000000" w:themeColor="text1"/>
                <w:sz w:val="18"/>
                <w:szCs w:val="18"/>
              </w:rPr>
            </w:pPr>
            <w:ins w:id="508" w:author="Apple Inc." w:date="2025-03-28T10:57:00Z" w16du:dateUtc="2025-03-28T17:57:00Z">
              <w:r w:rsidRPr="007877CA">
                <w:rPr>
                  <w:rFonts w:ascii="Arial" w:eastAsia="Times New Roman" w:hAnsi="Arial" w:cs="Arial"/>
                  <w:b/>
                  <w:bCs/>
                  <w:color w:val="000000" w:themeColor="text1"/>
                  <w:sz w:val="18"/>
                  <w:szCs w:val="18"/>
                </w:rPr>
                <w:t>Duplexer isolation (dB)</w:t>
              </w:r>
            </w:ins>
          </w:p>
        </w:tc>
        <w:tc>
          <w:tcPr>
            <w:tcW w:w="6421" w:type="dxa"/>
            <w:gridSpan w:val="2"/>
          </w:tcPr>
          <w:p w14:paraId="4831180B" w14:textId="77777777" w:rsidR="00F61043" w:rsidRDefault="00F61043" w:rsidP="00986963">
            <w:pPr>
              <w:autoSpaceDE w:val="0"/>
              <w:autoSpaceDN w:val="0"/>
              <w:adjustRightInd w:val="0"/>
              <w:jc w:val="center"/>
              <w:rPr>
                <w:ins w:id="509" w:author="Apple Inc." w:date="2025-03-28T10:57:00Z" w16du:dateUtc="2025-03-28T17:57:00Z"/>
                <w:color w:val="000000" w:themeColor="text1"/>
                <w:sz w:val="20"/>
                <w:szCs w:val="20"/>
              </w:rPr>
            </w:pPr>
            <w:ins w:id="510" w:author="Apple Inc." w:date="2025-03-28T10:57:00Z" w16du:dateUtc="2025-03-28T17:57:00Z">
              <w:r>
                <w:rPr>
                  <w:color w:val="000000" w:themeColor="text1"/>
                  <w:sz w:val="20"/>
                  <w:szCs w:val="20"/>
                </w:rPr>
                <w:t>50</w:t>
              </w:r>
            </w:ins>
          </w:p>
        </w:tc>
      </w:tr>
      <w:tr w:rsidR="00F61043" w14:paraId="7DA42E80" w14:textId="77777777" w:rsidTr="00986963">
        <w:trPr>
          <w:ins w:id="511" w:author="Apple Inc." w:date="2025-03-28T10:57:00Z" w16du:dateUtc="2025-03-28T17:57:00Z"/>
        </w:trPr>
        <w:tc>
          <w:tcPr>
            <w:tcW w:w="3210" w:type="dxa"/>
          </w:tcPr>
          <w:p w14:paraId="6A6F6B58" w14:textId="77777777" w:rsidR="00F61043" w:rsidRPr="007877CA" w:rsidRDefault="00F61043" w:rsidP="00986963">
            <w:pPr>
              <w:jc w:val="center"/>
              <w:rPr>
                <w:ins w:id="512" w:author="Apple Inc." w:date="2025-03-28T10:57:00Z" w16du:dateUtc="2025-03-28T17:57:00Z"/>
                <w:rFonts w:ascii="Arial" w:eastAsia="Times New Roman" w:hAnsi="Arial" w:cs="Arial"/>
                <w:b/>
                <w:bCs/>
                <w:color w:val="000000" w:themeColor="text1"/>
                <w:sz w:val="18"/>
                <w:szCs w:val="18"/>
              </w:rPr>
            </w:pPr>
            <w:ins w:id="513" w:author="Apple Inc." w:date="2025-03-28T10:57:00Z" w16du:dateUtc="2025-03-28T17:57:00Z">
              <w:r w:rsidRPr="007877CA">
                <w:rPr>
                  <w:rFonts w:ascii="Arial" w:eastAsia="Times New Roman" w:hAnsi="Arial" w:cs="Arial"/>
                  <w:b/>
                  <w:bCs/>
                  <w:color w:val="000000" w:themeColor="text1"/>
                  <w:sz w:val="18"/>
                  <w:szCs w:val="18"/>
                </w:rPr>
                <w:t>LPF attenuation (dB)</w:t>
              </w:r>
            </w:ins>
          </w:p>
        </w:tc>
        <w:tc>
          <w:tcPr>
            <w:tcW w:w="6421" w:type="dxa"/>
            <w:gridSpan w:val="2"/>
          </w:tcPr>
          <w:p w14:paraId="4F7604D5" w14:textId="77777777" w:rsidR="00F61043" w:rsidRDefault="00F61043" w:rsidP="00986963">
            <w:pPr>
              <w:autoSpaceDE w:val="0"/>
              <w:autoSpaceDN w:val="0"/>
              <w:adjustRightInd w:val="0"/>
              <w:jc w:val="center"/>
              <w:rPr>
                <w:ins w:id="514" w:author="Apple Inc." w:date="2025-03-28T10:57:00Z" w16du:dateUtc="2025-03-28T17:57:00Z"/>
                <w:color w:val="000000" w:themeColor="text1"/>
                <w:sz w:val="20"/>
                <w:szCs w:val="20"/>
              </w:rPr>
            </w:pPr>
            <w:ins w:id="515" w:author="Apple Inc." w:date="2025-03-28T10:57:00Z" w16du:dateUtc="2025-03-28T17:57:00Z">
              <w:r>
                <w:rPr>
                  <w:color w:val="000000" w:themeColor="text1"/>
                  <w:sz w:val="20"/>
                  <w:szCs w:val="20"/>
                </w:rPr>
                <w:t>12.9</w:t>
              </w:r>
            </w:ins>
          </w:p>
        </w:tc>
      </w:tr>
      <w:tr w:rsidR="00F61043" w14:paraId="08A02C93" w14:textId="77777777" w:rsidTr="00986963">
        <w:trPr>
          <w:ins w:id="516" w:author="Apple Inc." w:date="2025-03-28T10:57:00Z" w16du:dateUtc="2025-03-28T17:57:00Z"/>
        </w:trPr>
        <w:tc>
          <w:tcPr>
            <w:tcW w:w="3210" w:type="dxa"/>
          </w:tcPr>
          <w:p w14:paraId="1E98DD83" w14:textId="77777777" w:rsidR="00F61043" w:rsidRPr="007877CA" w:rsidRDefault="00F61043" w:rsidP="00986963">
            <w:pPr>
              <w:jc w:val="center"/>
              <w:rPr>
                <w:ins w:id="517" w:author="Apple Inc." w:date="2025-03-28T10:57:00Z" w16du:dateUtc="2025-03-28T17:57:00Z"/>
                <w:rFonts w:ascii="Arial" w:eastAsia="Times New Roman" w:hAnsi="Arial" w:cs="Arial"/>
                <w:b/>
                <w:bCs/>
                <w:color w:val="000000" w:themeColor="text1"/>
                <w:sz w:val="18"/>
                <w:szCs w:val="18"/>
              </w:rPr>
            </w:pPr>
            <w:ins w:id="518" w:author="Apple Inc." w:date="2025-03-28T10:57:00Z" w16du:dateUtc="2025-03-28T17:57:00Z">
              <w:r w:rsidRPr="007877CA">
                <w:rPr>
                  <w:rFonts w:ascii="Arial" w:eastAsia="Times New Roman" w:hAnsi="Arial" w:cs="Arial"/>
                  <w:b/>
                  <w:bCs/>
                  <w:color w:val="000000" w:themeColor="text1"/>
                  <w:sz w:val="18"/>
                  <w:szCs w:val="18"/>
                </w:rPr>
                <w:t>NF increase due to AGC adjustment (dB)</w:t>
              </w:r>
            </w:ins>
          </w:p>
        </w:tc>
        <w:tc>
          <w:tcPr>
            <w:tcW w:w="6421" w:type="dxa"/>
            <w:gridSpan w:val="2"/>
          </w:tcPr>
          <w:p w14:paraId="6976AB8D" w14:textId="77777777" w:rsidR="00F61043" w:rsidRDefault="00F61043" w:rsidP="00986963">
            <w:pPr>
              <w:autoSpaceDE w:val="0"/>
              <w:autoSpaceDN w:val="0"/>
              <w:adjustRightInd w:val="0"/>
              <w:jc w:val="center"/>
              <w:rPr>
                <w:ins w:id="519" w:author="Apple Inc." w:date="2025-03-28T10:57:00Z" w16du:dateUtc="2025-03-28T17:57:00Z"/>
                <w:color w:val="000000" w:themeColor="text1"/>
                <w:sz w:val="20"/>
                <w:szCs w:val="20"/>
              </w:rPr>
            </w:pPr>
            <w:ins w:id="520" w:author="Apple Inc." w:date="2025-03-28T10:57:00Z" w16du:dateUtc="2025-03-28T17:57:00Z">
              <w:r>
                <w:rPr>
                  <w:color w:val="000000" w:themeColor="text1"/>
                  <w:sz w:val="20"/>
                  <w:szCs w:val="20"/>
                </w:rPr>
                <w:t>11</w:t>
              </w:r>
            </w:ins>
          </w:p>
        </w:tc>
      </w:tr>
      <w:tr w:rsidR="00F61043" w14:paraId="44B5D1FA" w14:textId="77777777" w:rsidTr="00986963">
        <w:trPr>
          <w:ins w:id="521" w:author="Apple Inc." w:date="2025-03-28T10:57:00Z" w16du:dateUtc="2025-03-28T17:57:00Z"/>
        </w:trPr>
        <w:tc>
          <w:tcPr>
            <w:tcW w:w="3210" w:type="dxa"/>
          </w:tcPr>
          <w:p w14:paraId="03DAA98B" w14:textId="77777777" w:rsidR="00F61043" w:rsidRPr="007877CA" w:rsidRDefault="00F61043" w:rsidP="00986963">
            <w:pPr>
              <w:jc w:val="center"/>
              <w:rPr>
                <w:ins w:id="522" w:author="Apple Inc." w:date="2025-03-28T10:57:00Z" w16du:dateUtc="2025-03-28T17:57:00Z"/>
                <w:rFonts w:ascii="Arial" w:eastAsia="Times New Roman" w:hAnsi="Arial" w:cs="Arial"/>
                <w:b/>
                <w:bCs/>
                <w:color w:val="000000" w:themeColor="text1"/>
                <w:sz w:val="18"/>
                <w:szCs w:val="18"/>
              </w:rPr>
            </w:pPr>
            <w:ins w:id="523" w:author="Apple Inc." w:date="2025-03-28T10:57:00Z" w16du:dateUtc="2025-03-28T17:57:00Z">
              <w:r w:rsidRPr="007877CA">
                <w:rPr>
                  <w:rFonts w:ascii="Arial" w:eastAsia="Times New Roman" w:hAnsi="Arial" w:cs="Arial"/>
                  <w:b/>
                  <w:bCs/>
                  <w:color w:val="000000" w:themeColor="text1"/>
                  <w:sz w:val="18"/>
                  <w:szCs w:val="18"/>
                </w:rPr>
                <w:t>Proposed ΔR</w:t>
              </w:r>
              <w:r w:rsidRPr="00551225">
                <w:rPr>
                  <w:rFonts w:ascii="Arial" w:eastAsia="Times New Roman" w:hAnsi="Arial" w:cs="Arial"/>
                  <w:b/>
                  <w:bCs/>
                  <w:color w:val="000000" w:themeColor="text1"/>
                  <w:sz w:val="18"/>
                  <w:szCs w:val="18"/>
                  <w:vertAlign w:val="subscript"/>
                </w:rPr>
                <w:t>IBNC</w:t>
              </w:r>
              <w:r w:rsidRPr="007877CA">
                <w:rPr>
                  <w:rFonts w:ascii="Arial" w:eastAsia="Times New Roman" w:hAnsi="Arial" w:cs="Arial"/>
                  <w:b/>
                  <w:bCs/>
                  <w:color w:val="000000" w:themeColor="text1"/>
                  <w:sz w:val="18"/>
                  <w:szCs w:val="18"/>
                </w:rPr>
                <w:t xml:space="preserve"> </w:t>
              </w:r>
              <w:r>
                <w:rPr>
                  <w:rFonts w:ascii="Arial" w:eastAsia="Times New Roman" w:hAnsi="Arial" w:cs="Arial"/>
                  <w:b/>
                  <w:bCs/>
                  <w:color w:val="000000" w:themeColor="text1"/>
                  <w:sz w:val="18"/>
                  <w:szCs w:val="18"/>
                </w:rPr>
                <w:t>adjustment</w:t>
              </w:r>
              <w:r w:rsidRPr="007877CA">
                <w:rPr>
                  <w:rFonts w:ascii="Arial" w:eastAsia="Times New Roman" w:hAnsi="Arial" w:cs="Arial"/>
                  <w:b/>
                  <w:bCs/>
                  <w:color w:val="000000" w:themeColor="text1"/>
                  <w:sz w:val="18"/>
                  <w:szCs w:val="18"/>
                </w:rPr>
                <w:t xml:space="preserve"> due to self-interference</w:t>
              </w:r>
            </w:ins>
          </w:p>
        </w:tc>
        <w:tc>
          <w:tcPr>
            <w:tcW w:w="3210" w:type="dxa"/>
          </w:tcPr>
          <w:p w14:paraId="76A6FE6D" w14:textId="77777777" w:rsidR="00F61043" w:rsidRDefault="00F61043" w:rsidP="00986963">
            <w:pPr>
              <w:autoSpaceDE w:val="0"/>
              <w:autoSpaceDN w:val="0"/>
              <w:adjustRightInd w:val="0"/>
              <w:jc w:val="center"/>
              <w:rPr>
                <w:ins w:id="524" w:author="Apple Inc." w:date="2025-03-28T10:57:00Z" w16du:dateUtc="2025-03-28T17:57:00Z"/>
                <w:color w:val="000000" w:themeColor="text1"/>
                <w:sz w:val="20"/>
                <w:szCs w:val="20"/>
              </w:rPr>
            </w:pPr>
            <w:ins w:id="525" w:author="Apple Inc." w:date="2025-03-28T10:57:00Z" w16du:dateUtc="2025-03-28T17:57:00Z">
              <w:r>
                <w:rPr>
                  <w:color w:val="000000" w:themeColor="text1"/>
                  <w:sz w:val="20"/>
                  <w:szCs w:val="20"/>
                </w:rPr>
                <w:t>11dB for PCC</w:t>
              </w:r>
            </w:ins>
          </w:p>
        </w:tc>
        <w:tc>
          <w:tcPr>
            <w:tcW w:w="3211" w:type="dxa"/>
          </w:tcPr>
          <w:p w14:paraId="7F7B9FFE" w14:textId="77777777" w:rsidR="00F61043" w:rsidRDefault="00F61043" w:rsidP="00986963">
            <w:pPr>
              <w:autoSpaceDE w:val="0"/>
              <w:autoSpaceDN w:val="0"/>
              <w:adjustRightInd w:val="0"/>
              <w:jc w:val="center"/>
              <w:rPr>
                <w:ins w:id="526" w:author="Apple Inc." w:date="2025-03-28T10:57:00Z" w16du:dateUtc="2025-03-28T17:57:00Z"/>
                <w:color w:val="000000" w:themeColor="text1"/>
                <w:sz w:val="20"/>
                <w:szCs w:val="20"/>
              </w:rPr>
            </w:pPr>
            <w:ins w:id="527" w:author="Apple Inc." w:date="2025-03-28T10:57:00Z" w16du:dateUtc="2025-03-28T17:57:00Z">
              <w:r>
                <w:rPr>
                  <w:color w:val="000000" w:themeColor="text1"/>
                  <w:sz w:val="20"/>
                  <w:szCs w:val="20"/>
                </w:rPr>
                <w:t>6.7dB for SCC</w:t>
              </w:r>
            </w:ins>
          </w:p>
        </w:tc>
      </w:tr>
      <w:tr w:rsidR="00F61043" w14:paraId="7BD7881E" w14:textId="77777777" w:rsidTr="00986963">
        <w:trPr>
          <w:ins w:id="528" w:author="Apple Inc." w:date="2025-03-28T10:57:00Z" w16du:dateUtc="2025-03-28T17:57:00Z"/>
        </w:trPr>
        <w:tc>
          <w:tcPr>
            <w:tcW w:w="3210" w:type="dxa"/>
          </w:tcPr>
          <w:p w14:paraId="0E4543A8" w14:textId="77777777" w:rsidR="00F61043" w:rsidRPr="007877CA" w:rsidRDefault="00F61043" w:rsidP="00986963">
            <w:pPr>
              <w:jc w:val="center"/>
              <w:rPr>
                <w:ins w:id="529" w:author="Apple Inc." w:date="2025-03-28T10:57:00Z" w16du:dateUtc="2025-03-28T17:57:00Z"/>
                <w:rFonts w:ascii="Arial" w:eastAsia="Times New Roman" w:hAnsi="Arial" w:cs="Arial"/>
                <w:b/>
                <w:bCs/>
                <w:color w:val="000000" w:themeColor="text1"/>
                <w:sz w:val="18"/>
                <w:szCs w:val="18"/>
              </w:rPr>
            </w:pPr>
          </w:p>
        </w:tc>
        <w:tc>
          <w:tcPr>
            <w:tcW w:w="3210" w:type="dxa"/>
          </w:tcPr>
          <w:p w14:paraId="124143B9" w14:textId="77777777" w:rsidR="00F61043" w:rsidRPr="007877CA" w:rsidRDefault="00F61043" w:rsidP="00986963">
            <w:pPr>
              <w:autoSpaceDE w:val="0"/>
              <w:autoSpaceDN w:val="0"/>
              <w:adjustRightInd w:val="0"/>
              <w:jc w:val="both"/>
              <w:rPr>
                <w:ins w:id="530" w:author="Apple Inc." w:date="2025-03-28T10:57:00Z" w16du:dateUtc="2025-03-28T17:57:00Z"/>
                <w:rFonts w:ascii="Arial" w:eastAsia="Times New Roman" w:hAnsi="Arial" w:cs="Arial"/>
                <w:b/>
                <w:bCs/>
                <w:color w:val="000000" w:themeColor="text1"/>
                <w:sz w:val="18"/>
                <w:szCs w:val="18"/>
              </w:rPr>
            </w:pPr>
            <w:ins w:id="531" w:author="Apple Inc." w:date="2025-03-28T10:57:00Z" w16du:dateUtc="2025-03-28T17:57:00Z">
              <w:r w:rsidRPr="007877CA">
                <w:rPr>
                  <w:rFonts w:ascii="Arial" w:eastAsia="Times New Roman" w:hAnsi="Arial" w:cs="Arial"/>
                  <w:b/>
                  <w:bCs/>
                  <w:color w:val="000000" w:themeColor="text1"/>
                  <w:sz w:val="18"/>
                  <w:szCs w:val="18"/>
                </w:rPr>
                <w:t>PCC SNR (dB) after ADC</w:t>
              </w:r>
            </w:ins>
          </w:p>
        </w:tc>
        <w:tc>
          <w:tcPr>
            <w:tcW w:w="3211" w:type="dxa"/>
          </w:tcPr>
          <w:p w14:paraId="6CCFD2D1" w14:textId="77777777" w:rsidR="00F61043" w:rsidRPr="007877CA" w:rsidRDefault="00F61043" w:rsidP="00986963">
            <w:pPr>
              <w:autoSpaceDE w:val="0"/>
              <w:autoSpaceDN w:val="0"/>
              <w:adjustRightInd w:val="0"/>
              <w:jc w:val="both"/>
              <w:rPr>
                <w:ins w:id="532" w:author="Apple Inc." w:date="2025-03-28T10:57:00Z" w16du:dateUtc="2025-03-28T17:57:00Z"/>
                <w:rFonts w:ascii="Arial" w:eastAsia="Times New Roman" w:hAnsi="Arial" w:cs="Arial"/>
                <w:b/>
                <w:bCs/>
                <w:color w:val="000000" w:themeColor="text1"/>
                <w:sz w:val="18"/>
                <w:szCs w:val="18"/>
              </w:rPr>
            </w:pPr>
            <w:ins w:id="533" w:author="Apple Inc." w:date="2025-03-28T10:57:00Z" w16du:dateUtc="2025-03-28T17:57:00Z">
              <w:r w:rsidRPr="007877CA">
                <w:rPr>
                  <w:rFonts w:ascii="Arial" w:eastAsia="Times New Roman" w:hAnsi="Arial" w:cs="Arial"/>
                  <w:b/>
                  <w:bCs/>
                  <w:color w:val="000000" w:themeColor="text1"/>
                  <w:sz w:val="18"/>
                  <w:szCs w:val="18"/>
                </w:rPr>
                <w:t>SCC SNR (dB) after ADC</w:t>
              </w:r>
            </w:ins>
          </w:p>
        </w:tc>
      </w:tr>
      <w:tr w:rsidR="00F61043" w14:paraId="2C51D702" w14:textId="77777777" w:rsidTr="00986963">
        <w:trPr>
          <w:ins w:id="534" w:author="Apple Inc." w:date="2025-03-28T10:57:00Z" w16du:dateUtc="2025-03-28T17:57:00Z"/>
        </w:trPr>
        <w:tc>
          <w:tcPr>
            <w:tcW w:w="3210" w:type="dxa"/>
          </w:tcPr>
          <w:p w14:paraId="168DF231" w14:textId="77777777" w:rsidR="00F61043" w:rsidRPr="007877CA" w:rsidRDefault="00F61043" w:rsidP="00986963">
            <w:pPr>
              <w:jc w:val="center"/>
              <w:rPr>
                <w:ins w:id="535" w:author="Apple Inc." w:date="2025-03-28T10:57:00Z" w16du:dateUtc="2025-03-28T17:57:00Z"/>
                <w:rFonts w:ascii="Arial" w:eastAsia="Times New Roman" w:hAnsi="Arial" w:cs="Arial"/>
                <w:b/>
                <w:bCs/>
                <w:color w:val="000000" w:themeColor="text1"/>
                <w:sz w:val="18"/>
                <w:szCs w:val="18"/>
              </w:rPr>
            </w:pPr>
            <w:ins w:id="536" w:author="Apple Inc." w:date="2025-03-28T10:57:00Z" w16du:dateUtc="2025-03-28T17:57:00Z">
              <w:r>
                <w:rPr>
                  <w:rFonts w:ascii="Arial" w:eastAsia="Times New Roman" w:hAnsi="Arial" w:cs="Arial"/>
                  <w:b/>
                  <w:bCs/>
                  <w:color w:val="000000" w:themeColor="text1"/>
                  <w:sz w:val="18"/>
                  <w:szCs w:val="18"/>
                </w:rPr>
                <w:t>REFSENS</w:t>
              </w:r>
            </w:ins>
          </w:p>
        </w:tc>
        <w:tc>
          <w:tcPr>
            <w:tcW w:w="3210" w:type="dxa"/>
          </w:tcPr>
          <w:p w14:paraId="5E910F0D" w14:textId="77777777" w:rsidR="00F61043" w:rsidRDefault="00F61043" w:rsidP="00986963">
            <w:pPr>
              <w:autoSpaceDE w:val="0"/>
              <w:autoSpaceDN w:val="0"/>
              <w:adjustRightInd w:val="0"/>
              <w:jc w:val="center"/>
              <w:rPr>
                <w:ins w:id="537" w:author="Apple Inc." w:date="2025-03-28T10:57:00Z" w16du:dateUtc="2025-03-28T17:57:00Z"/>
                <w:color w:val="000000" w:themeColor="text1"/>
                <w:sz w:val="20"/>
                <w:szCs w:val="20"/>
              </w:rPr>
            </w:pPr>
            <w:ins w:id="538" w:author="Apple Inc." w:date="2025-03-28T10:57:00Z" w16du:dateUtc="2025-03-28T17:57:00Z">
              <w:r>
                <w:rPr>
                  <w:color w:val="000000" w:themeColor="text1"/>
                  <w:sz w:val="20"/>
                  <w:szCs w:val="20"/>
                </w:rPr>
                <w:t>-1</w:t>
              </w:r>
            </w:ins>
          </w:p>
        </w:tc>
        <w:tc>
          <w:tcPr>
            <w:tcW w:w="3211" w:type="dxa"/>
          </w:tcPr>
          <w:p w14:paraId="7DFB49F9" w14:textId="77777777" w:rsidR="00F61043" w:rsidRDefault="00F61043" w:rsidP="00986963">
            <w:pPr>
              <w:autoSpaceDE w:val="0"/>
              <w:autoSpaceDN w:val="0"/>
              <w:adjustRightInd w:val="0"/>
              <w:jc w:val="center"/>
              <w:rPr>
                <w:ins w:id="539" w:author="Apple Inc." w:date="2025-03-28T10:57:00Z" w16du:dateUtc="2025-03-28T17:57:00Z"/>
                <w:color w:val="000000" w:themeColor="text1"/>
                <w:sz w:val="20"/>
                <w:szCs w:val="20"/>
              </w:rPr>
            </w:pPr>
            <w:ins w:id="540" w:author="Apple Inc." w:date="2025-03-28T10:57:00Z" w16du:dateUtc="2025-03-28T17:57:00Z">
              <w:r>
                <w:rPr>
                  <w:color w:val="000000" w:themeColor="text1"/>
                  <w:sz w:val="20"/>
                  <w:szCs w:val="20"/>
                </w:rPr>
                <w:t>-1</w:t>
              </w:r>
            </w:ins>
          </w:p>
        </w:tc>
      </w:tr>
      <w:tr w:rsidR="00F61043" w14:paraId="18563185" w14:textId="77777777" w:rsidTr="00986963">
        <w:trPr>
          <w:ins w:id="541" w:author="Apple Inc." w:date="2025-03-28T10:57:00Z" w16du:dateUtc="2025-03-28T17:57:00Z"/>
        </w:trPr>
        <w:tc>
          <w:tcPr>
            <w:tcW w:w="3210" w:type="dxa"/>
          </w:tcPr>
          <w:p w14:paraId="5AB243D0" w14:textId="77777777" w:rsidR="00F61043" w:rsidRPr="007877CA" w:rsidRDefault="00F61043" w:rsidP="00986963">
            <w:pPr>
              <w:jc w:val="center"/>
              <w:rPr>
                <w:ins w:id="542" w:author="Apple Inc." w:date="2025-03-28T10:57:00Z" w16du:dateUtc="2025-03-28T17:57:00Z"/>
                <w:rFonts w:ascii="Arial" w:eastAsia="Times New Roman" w:hAnsi="Arial" w:cs="Arial"/>
                <w:b/>
                <w:bCs/>
                <w:color w:val="000000" w:themeColor="text1"/>
                <w:sz w:val="18"/>
                <w:szCs w:val="18"/>
              </w:rPr>
            </w:pPr>
            <w:ins w:id="543" w:author="Apple Inc." w:date="2025-03-28T10:57:00Z" w16du:dateUtc="2025-03-28T17:57:00Z">
              <w:r w:rsidRPr="007877CA">
                <w:rPr>
                  <w:rFonts w:ascii="Arial" w:eastAsia="Times New Roman" w:hAnsi="Arial" w:cs="Arial"/>
                  <w:b/>
                  <w:bCs/>
                  <w:color w:val="000000" w:themeColor="text1"/>
                  <w:sz w:val="18"/>
                  <w:szCs w:val="18"/>
                </w:rPr>
                <w:t>ACS Case 1</w:t>
              </w:r>
            </w:ins>
          </w:p>
        </w:tc>
        <w:tc>
          <w:tcPr>
            <w:tcW w:w="3210" w:type="dxa"/>
          </w:tcPr>
          <w:p w14:paraId="03E06579" w14:textId="77777777" w:rsidR="00F61043" w:rsidRDefault="00F61043" w:rsidP="00986963">
            <w:pPr>
              <w:autoSpaceDE w:val="0"/>
              <w:autoSpaceDN w:val="0"/>
              <w:adjustRightInd w:val="0"/>
              <w:jc w:val="center"/>
              <w:rPr>
                <w:ins w:id="544" w:author="Apple Inc." w:date="2025-03-28T10:57:00Z" w16du:dateUtc="2025-03-28T17:57:00Z"/>
                <w:color w:val="000000" w:themeColor="text1"/>
                <w:sz w:val="20"/>
                <w:szCs w:val="20"/>
              </w:rPr>
            </w:pPr>
            <w:ins w:id="545" w:author="Apple Inc." w:date="2025-03-28T10:57:00Z" w16du:dateUtc="2025-03-28T17:57:00Z">
              <w:r>
                <w:rPr>
                  <w:color w:val="000000" w:themeColor="text1"/>
                  <w:sz w:val="20"/>
                  <w:szCs w:val="20"/>
                </w:rPr>
                <w:t>13</w:t>
              </w:r>
            </w:ins>
          </w:p>
        </w:tc>
        <w:tc>
          <w:tcPr>
            <w:tcW w:w="3211" w:type="dxa"/>
          </w:tcPr>
          <w:p w14:paraId="52A17D71" w14:textId="77777777" w:rsidR="00F61043" w:rsidRDefault="00F61043" w:rsidP="00986963">
            <w:pPr>
              <w:autoSpaceDE w:val="0"/>
              <w:autoSpaceDN w:val="0"/>
              <w:adjustRightInd w:val="0"/>
              <w:jc w:val="center"/>
              <w:rPr>
                <w:ins w:id="546" w:author="Apple Inc." w:date="2025-03-28T10:57:00Z" w16du:dateUtc="2025-03-28T17:57:00Z"/>
                <w:color w:val="000000" w:themeColor="text1"/>
                <w:sz w:val="20"/>
                <w:szCs w:val="20"/>
              </w:rPr>
            </w:pPr>
            <w:ins w:id="547" w:author="Apple Inc." w:date="2025-03-28T10:57:00Z" w16du:dateUtc="2025-03-28T17:57:00Z">
              <w:r>
                <w:rPr>
                  <w:color w:val="000000" w:themeColor="text1"/>
                  <w:sz w:val="20"/>
                  <w:szCs w:val="20"/>
                </w:rPr>
                <w:t>13</w:t>
              </w:r>
            </w:ins>
          </w:p>
        </w:tc>
      </w:tr>
      <w:tr w:rsidR="00F61043" w14:paraId="1A2190FF" w14:textId="77777777" w:rsidTr="00986963">
        <w:trPr>
          <w:ins w:id="548" w:author="Apple Inc." w:date="2025-03-28T10:57:00Z" w16du:dateUtc="2025-03-28T17:57:00Z"/>
        </w:trPr>
        <w:tc>
          <w:tcPr>
            <w:tcW w:w="3210" w:type="dxa"/>
          </w:tcPr>
          <w:p w14:paraId="3DB66A26" w14:textId="77777777" w:rsidR="00F61043" w:rsidRPr="007877CA" w:rsidRDefault="00F61043" w:rsidP="00986963">
            <w:pPr>
              <w:jc w:val="center"/>
              <w:rPr>
                <w:ins w:id="549" w:author="Apple Inc." w:date="2025-03-28T10:57:00Z" w16du:dateUtc="2025-03-28T17:57:00Z"/>
                <w:rFonts w:ascii="Arial" w:eastAsia="Times New Roman" w:hAnsi="Arial" w:cs="Arial"/>
                <w:b/>
                <w:bCs/>
                <w:color w:val="000000" w:themeColor="text1"/>
                <w:sz w:val="18"/>
                <w:szCs w:val="18"/>
              </w:rPr>
            </w:pPr>
            <w:ins w:id="550" w:author="Apple Inc." w:date="2025-03-28T10:57:00Z" w16du:dateUtc="2025-03-28T17:57:00Z">
              <w:r w:rsidRPr="007877CA">
                <w:rPr>
                  <w:rFonts w:ascii="Arial" w:eastAsia="Times New Roman" w:hAnsi="Arial" w:cs="Arial"/>
                  <w:b/>
                  <w:bCs/>
                  <w:color w:val="000000" w:themeColor="text1"/>
                  <w:sz w:val="18"/>
                  <w:szCs w:val="18"/>
                </w:rPr>
                <w:t>ACS Case 2</w:t>
              </w:r>
            </w:ins>
          </w:p>
        </w:tc>
        <w:tc>
          <w:tcPr>
            <w:tcW w:w="3210" w:type="dxa"/>
          </w:tcPr>
          <w:p w14:paraId="1A12FB70" w14:textId="77777777" w:rsidR="00F61043" w:rsidRPr="00E26715" w:rsidRDefault="00F61043" w:rsidP="00986963">
            <w:pPr>
              <w:autoSpaceDE w:val="0"/>
              <w:autoSpaceDN w:val="0"/>
              <w:adjustRightInd w:val="0"/>
              <w:jc w:val="center"/>
              <w:rPr>
                <w:ins w:id="551" w:author="Apple Inc." w:date="2025-03-28T10:57:00Z" w16du:dateUtc="2025-03-28T17:57:00Z"/>
                <w:color w:val="000000" w:themeColor="text1"/>
                <w:sz w:val="20"/>
                <w:szCs w:val="20"/>
              </w:rPr>
            </w:pPr>
            <w:ins w:id="552" w:author="Apple Inc." w:date="2025-03-28T10:57:00Z" w16du:dateUtc="2025-03-28T17:57:00Z">
              <w:r w:rsidRPr="00E26715">
                <w:rPr>
                  <w:color w:val="000000" w:themeColor="text1"/>
                  <w:sz w:val="20"/>
                  <w:szCs w:val="20"/>
                </w:rPr>
                <w:t>4.1</w:t>
              </w:r>
            </w:ins>
          </w:p>
        </w:tc>
        <w:tc>
          <w:tcPr>
            <w:tcW w:w="3211" w:type="dxa"/>
          </w:tcPr>
          <w:p w14:paraId="6544C40A" w14:textId="77777777" w:rsidR="00F61043" w:rsidRPr="00E26715" w:rsidRDefault="00F61043" w:rsidP="00986963">
            <w:pPr>
              <w:autoSpaceDE w:val="0"/>
              <w:autoSpaceDN w:val="0"/>
              <w:adjustRightInd w:val="0"/>
              <w:jc w:val="center"/>
              <w:rPr>
                <w:ins w:id="553" w:author="Apple Inc." w:date="2025-03-28T10:57:00Z" w16du:dateUtc="2025-03-28T17:57:00Z"/>
                <w:color w:val="000000" w:themeColor="text1"/>
                <w:sz w:val="20"/>
                <w:szCs w:val="20"/>
              </w:rPr>
            </w:pPr>
            <w:ins w:id="554" w:author="Apple Inc." w:date="2025-03-28T10:57:00Z" w16du:dateUtc="2025-03-28T17:57:00Z">
              <w:r w:rsidRPr="00E26715">
                <w:rPr>
                  <w:color w:val="000000" w:themeColor="text1"/>
                  <w:sz w:val="20"/>
                  <w:szCs w:val="20"/>
                </w:rPr>
                <w:t>4.1</w:t>
              </w:r>
            </w:ins>
          </w:p>
        </w:tc>
      </w:tr>
      <w:tr w:rsidR="00F61043" w14:paraId="70CC07D3" w14:textId="77777777" w:rsidTr="00986963">
        <w:trPr>
          <w:ins w:id="555" w:author="Apple Inc." w:date="2025-03-28T10:57:00Z" w16du:dateUtc="2025-03-28T17:57:00Z"/>
        </w:trPr>
        <w:tc>
          <w:tcPr>
            <w:tcW w:w="3210" w:type="dxa"/>
          </w:tcPr>
          <w:p w14:paraId="14C4468E" w14:textId="77777777" w:rsidR="00F61043" w:rsidRPr="007877CA" w:rsidRDefault="00F61043" w:rsidP="00986963">
            <w:pPr>
              <w:jc w:val="center"/>
              <w:rPr>
                <w:ins w:id="556" w:author="Apple Inc." w:date="2025-03-28T10:57:00Z" w16du:dateUtc="2025-03-28T17:57:00Z"/>
                <w:rFonts w:ascii="Arial" w:eastAsia="Times New Roman" w:hAnsi="Arial" w:cs="Arial"/>
                <w:b/>
                <w:bCs/>
                <w:color w:val="000000" w:themeColor="text1"/>
                <w:sz w:val="18"/>
                <w:szCs w:val="18"/>
              </w:rPr>
            </w:pPr>
            <w:ins w:id="557" w:author="Apple Inc." w:date="2025-03-28T10:57:00Z" w16du:dateUtc="2025-03-28T17:57:00Z">
              <w:r w:rsidRPr="007877CA">
                <w:rPr>
                  <w:rFonts w:ascii="Arial" w:eastAsia="Times New Roman" w:hAnsi="Arial" w:cs="Arial"/>
                  <w:b/>
                  <w:bCs/>
                  <w:color w:val="000000" w:themeColor="text1"/>
                  <w:sz w:val="18"/>
                  <w:szCs w:val="18"/>
                </w:rPr>
                <w:t>IBB Case 1</w:t>
              </w:r>
            </w:ins>
          </w:p>
        </w:tc>
        <w:tc>
          <w:tcPr>
            <w:tcW w:w="3210" w:type="dxa"/>
          </w:tcPr>
          <w:p w14:paraId="48D366BD" w14:textId="77777777" w:rsidR="00F61043" w:rsidRDefault="00F61043" w:rsidP="00986963">
            <w:pPr>
              <w:autoSpaceDE w:val="0"/>
              <w:autoSpaceDN w:val="0"/>
              <w:adjustRightInd w:val="0"/>
              <w:jc w:val="center"/>
              <w:rPr>
                <w:ins w:id="558" w:author="Apple Inc." w:date="2025-03-28T10:57:00Z" w16du:dateUtc="2025-03-28T17:57:00Z"/>
                <w:color w:val="000000" w:themeColor="text1"/>
                <w:sz w:val="20"/>
                <w:szCs w:val="20"/>
              </w:rPr>
            </w:pPr>
            <w:ins w:id="559" w:author="Apple Inc." w:date="2025-03-28T10:57:00Z" w16du:dateUtc="2025-03-28T17:57:00Z">
              <w:r>
                <w:rPr>
                  <w:color w:val="000000" w:themeColor="text1"/>
                  <w:sz w:val="20"/>
                  <w:szCs w:val="20"/>
                </w:rPr>
                <w:t>5</w:t>
              </w:r>
            </w:ins>
          </w:p>
        </w:tc>
        <w:tc>
          <w:tcPr>
            <w:tcW w:w="3211" w:type="dxa"/>
          </w:tcPr>
          <w:p w14:paraId="7119407E" w14:textId="77777777" w:rsidR="00F61043" w:rsidRDefault="00F61043" w:rsidP="00986963">
            <w:pPr>
              <w:autoSpaceDE w:val="0"/>
              <w:autoSpaceDN w:val="0"/>
              <w:adjustRightInd w:val="0"/>
              <w:jc w:val="center"/>
              <w:rPr>
                <w:ins w:id="560" w:author="Apple Inc." w:date="2025-03-28T10:57:00Z" w16du:dateUtc="2025-03-28T17:57:00Z"/>
                <w:color w:val="000000" w:themeColor="text1"/>
                <w:sz w:val="20"/>
                <w:szCs w:val="20"/>
              </w:rPr>
            </w:pPr>
            <w:ins w:id="561" w:author="Apple Inc." w:date="2025-03-28T10:57:00Z" w16du:dateUtc="2025-03-28T17:57:00Z">
              <w:r>
                <w:rPr>
                  <w:color w:val="000000" w:themeColor="text1"/>
                  <w:sz w:val="20"/>
                  <w:szCs w:val="20"/>
                </w:rPr>
                <w:t>5</w:t>
              </w:r>
            </w:ins>
          </w:p>
        </w:tc>
      </w:tr>
      <w:tr w:rsidR="00F61043" w14:paraId="69E86FE9" w14:textId="77777777" w:rsidTr="00986963">
        <w:trPr>
          <w:ins w:id="562" w:author="Apple Inc." w:date="2025-03-28T10:57:00Z" w16du:dateUtc="2025-03-28T17:57:00Z"/>
        </w:trPr>
        <w:tc>
          <w:tcPr>
            <w:tcW w:w="3210" w:type="dxa"/>
          </w:tcPr>
          <w:p w14:paraId="5E5512A0" w14:textId="77777777" w:rsidR="00F61043" w:rsidRPr="007877CA" w:rsidRDefault="00F61043" w:rsidP="00986963">
            <w:pPr>
              <w:jc w:val="center"/>
              <w:rPr>
                <w:ins w:id="563" w:author="Apple Inc." w:date="2025-03-28T10:57:00Z" w16du:dateUtc="2025-03-28T17:57:00Z"/>
                <w:rFonts w:ascii="Arial" w:eastAsia="Times New Roman" w:hAnsi="Arial" w:cs="Arial"/>
                <w:b/>
                <w:bCs/>
                <w:color w:val="000000" w:themeColor="text1"/>
                <w:sz w:val="18"/>
                <w:szCs w:val="18"/>
              </w:rPr>
            </w:pPr>
            <w:ins w:id="564" w:author="Apple Inc." w:date="2025-03-28T10:57:00Z" w16du:dateUtc="2025-03-28T17:57:00Z">
              <w:r w:rsidRPr="007877CA">
                <w:rPr>
                  <w:rFonts w:ascii="Arial" w:eastAsia="Times New Roman" w:hAnsi="Arial" w:cs="Arial"/>
                  <w:b/>
                  <w:bCs/>
                  <w:color w:val="000000" w:themeColor="text1"/>
                  <w:sz w:val="18"/>
                  <w:szCs w:val="18"/>
                </w:rPr>
                <w:t>IBB Case 2</w:t>
              </w:r>
            </w:ins>
          </w:p>
        </w:tc>
        <w:tc>
          <w:tcPr>
            <w:tcW w:w="3210" w:type="dxa"/>
          </w:tcPr>
          <w:p w14:paraId="00B87067" w14:textId="77777777" w:rsidR="00F61043" w:rsidRDefault="00F61043" w:rsidP="00986963">
            <w:pPr>
              <w:autoSpaceDE w:val="0"/>
              <w:autoSpaceDN w:val="0"/>
              <w:adjustRightInd w:val="0"/>
              <w:jc w:val="center"/>
              <w:rPr>
                <w:ins w:id="565" w:author="Apple Inc." w:date="2025-03-28T10:57:00Z" w16du:dateUtc="2025-03-28T17:57:00Z"/>
                <w:color w:val="000000" w:themeColor="text1"/>
                <w:sz w:val="20"/>
                <w:szCs w:val="20"/>
              </w:rPr>
            </w:pPr>
            <w:ins w:id="566" w:author="Apple Inc." w:date="2025-03-28T10:57:00Z" w16du:dateUtc="2025-03-28T17:57:00Z">
              <w:r>
                <w:rPr>
                  <w:color w:val="000000" w:themeColor="text1"/>
                  <w:sz w:val="20"/>
                  <w:szCs w:val="20"/>
                </w:rPr>
                <w:t>5</w:t>
              </w:r>
            </w:ins>
          </w:p>
        </w:tc>
        <w:tc>
          <w:tcPr>
            <w:tcW w:w="3211" w:type="dxa"/>
          </w:tcPr>
          <w:p w14:paraId="3EBCBE97" w14:textId="77777777" w:rsidR="00F61043" w:rsidRDefault="00F61043" w:rsidP="00986963">
            <w:pPr>
              <w:autoSpaceDE w:val="0"/>
              <w:autoSpaceDN w:val="0"/>
              <w:adjustRightInd w:val="0"/>
              <w:jc w:val="center"/>
              <w:rPr>
                <w:ins w:id="567" w:author="Apple Inc." w:date="2025-03-28T10:57:00Z" w16du:dateUtc="2025-03-28T17:57:00Z"/>
                <w:color w:val="000000" w:themeColor="text1"/>
                <w:sz w:val="20"/>
                <w:szCs w:val="20"/>
              </w:rPr>
            </w:pPr>
            <w:ins w:id="568" w:author="Apple Inc." w:date="2025-03-28T10:57:00Z" w16du:dateUtc="2025-03-28T17:57:00Z">
              <w:r>
                <w:rPr>
                  <w:color w:val="000000" w:themeColor="text1"/>
                  <w:sz w:val="20"/>
                  <w:szCs w:val="20"/>
                </w:rPr>
                <w:t>5</w:t>
              </w:r>
            </w:ins>
          </w:p>
        </w:tc>
      </w:tr>
    </w:tbl>
    <w:p w14:paraId="151A26C6" w14:textId="77777777" w:rsidR="00F61043" w:rsidRDefault="00F61043" w:rsidP="00F61043">
      <w:pPr>
        <w:autoSpaceDE w:val="0"/>
        <w:autoSpaceDN w:val="0"/>
        <w:adjustRightInd w:val="0"/>
        <w:jc w:val="both"/>
        <w:rPr>
          <w:ins w:id="569" w:author="Apple Inc." w:date="2025-03-28T10:57:00Z" w16du:dateUtc="2025-03-28T17:57:00Z"/>
          <w:color w:val="000000" w:themeColor="text1"/>
          <w:sz w:val="20"/>
          <w:szCs w:val="20"/>
        </w:rPr>
      </w:pPr>
    </w:p>
    <w:p w14:paraId="274E2757" w14:textId="77777777" w:rsidR="00F61043" w:rsidRPr="004B4345" w:rsidRDefault="00F61043" w:rsidP="00F61043">
      <w:pPr>
        <w:autoSpaceDE w:val="0"/>
        <w:autoSpaceDN w:val="0"/>
        <w:adjustRightInd w:val="0"/>
        <w:jc w:val="both"/>
        <w:rPr>
          <w:ins w:id="570" w:author="Apple Inc." w:date="2025-03-28T10:57:00Z" w16du:dateUtc="2025-03-28T17:57:00Z"/>
          <w:color w:val="000000" w:themeColor="text1"/>
          <w:sz w:val="20"/>
          <w:szCs w:val="20"/>
        </w:rPr>
      </w:pPr>
    </w:p>
    <w:p w14:paraId="7C47EAED" w14:textId="77777777" w:rsidR="00F61043" w:rsidRDefault="00F61043" w:rsidP="00F61043">
      <w:pPr>
        <w:autoSpaceDE w:val="0"/>
        <w:autoSpaceDN w:val="0"/>
        <w:adjustRightInd w:val="0"/>
        <w:jc w:val="both"/>
        <w:rPr>
          <w:ins w:id="571" w:author="Apple Inc." w:date="2025-03-28T10:57:00Z" w16du:dateUtc="2025-03-28T17:57:00Z"/>
          <w:color w:val="000000" w:themeColor="text1"/>
          <w:sz w:val="20"/>
          <w:szCs w:val="20"/>
        </w:rPr>
      </w:pPr>
      <w:ins w:id="572" w:author="Apple Inc." w:date="2025-03-28T10:57:00Z" w16du:dateUtc="2025-03-28T17:57:00Z">
        <w:r>
          <w:rPr>
            <w:color w:val="000000" w:themeColor="text1"/>
            <w:sz w:val="20"/>
            <w:szCs w:val="20"/>
          </w:rPr>
          <w:t xml:space="preserve">Based on the analysis, with the proposed </w:t>
        </w:r>
        <w:r w:rsidRPr="00F5683A">
          <w:rPr>
            <w:color w:val="000000" w:themeColor="text1"/>
            <w:sz w:val="20"/>
            <w:szCs w:val="20"/>
          </w:rPr>
          <w:t>ΔR</w:t>
        </w:r>
        <w:r w:rsidRPr="00F5683A">
          <w:rPr>
            <w:color w:val="000000" w:themeColor="text1"/>
            <w:sz w:val="20"/>
            <w:szCs w:val="20"/>
            <w:vertAlign w:val="subscript"/>
          </w:rPr>
          <w:t>IBNC</w:t>
        </w:r>
        <w:r w:rsidRPr="00F5683A">
          <w:rPr>
            <w:color w:val="000000" w:themeColor="text1"/>
            <w:sz w:val="20"/>
            <w:szCs w:val="20"/>
          </w:rPr>
          <w:t xml:space="preserve"> adjustment due to self-interference</w:t>
        </w:r>
        <w:r>
          <w:rPr>
            <w:color w:val="000000" w:themeColor="text1"/>
            <w:sz w:val="20"/>
            <w:szCs w:val="20"/>
          </w:rPr>
          <w:t xml:space="preserve">, the ACS/IBB requirements can be met with some margin. However, we note that this conclusion may depend on the CA band combination. For instance, if the duplex gap between UL and DL bands are wide enough, in other words, the TX leakage is of little issue and little </w:t>
        </w:r>
        <w:r w:rsidRPr="00F5683A">
          <w:rPr>
            <w:color w:val="000000" w:themeColor="text1"/>
            <w:sz w:val="20"/>
            <w:szCs w:val="20"/>
          </w:rPr>
          <w:t>ΔR</w:t>
        </w:r>
        <w:r w:rsidRPr="00F5683A">
          <w:rPr>
            <w:color w:val="000000" w:themeColor="text1"/>
            <w:sz w:val="20"/>
            <w:szCs w:val="20"/>
            <w:vertAlign w:val="subscript"/>
          </w:rPr>
          <w:t>IBNC</w:t>
        </w:r>
        <w:r w:rsidRPr="00F5683A">
          <w:rPr>
            <w:color w:val="000000" w:themeColor="text1"/>
            <w:sz w:val="20"/>
            <w:szCs w:val="20"/>
          </w:rPr>
          <w:t xml:space="preserve"> adjustment</w:t>
        </w:r>
        <w:r>
          <w:rPr>
            <w:color w:val="000000" w:themeColor="text1"/>
            <w:sz w:val="20"/>
            <w:szCs w:val="20"/>
          </w:rPr>
          <w:t xml:space="preserve"> is needed to meet the REFSENS requirement, there may be some adjustment needed for ACS/IBB requirements.</w:t>
        </w:r>
      </w:ins>
    </w:p>
    <w:p w14:paraId="6E0C7A62" w14:textId="77777777" w:rsidR="00F61043" w:rsidRDefault="00F61043" w:rsidP="00F61043">
      <w:pPr>
        <w:autoSpaceDE w:val="0"/>
        <w:autoSpaceDN w:val="0"/>
        <w:adjustRightInd w:val="0"/>
        <w:jc w:val="both"/>
        <w:rPr>
          <w:ins w:id="573" w:author="Apple Inc." w:date="2025-03-28T10:57:00Z" w16du:dateUtc="2025-03-28T17:57:00Z"/>
          <w:color w:val="000000" w:themeColor="text1"/>
          <w:sz w:val="20"/>
          <w:szCs w:val="20"/>
        </w:rPr>
      </w:pPr>
    </w:p>
    <w:p w14:paraId="6FBFFE34" w14:textId="77777777" w:rsidR="00F61043" w:rsidRPr="000E6132" w:rsidRDefault="00F61043" w:rsidP="00F61043">
      <w:pPr>
        <w:autoSpaceDE w:val="0"/>
        <w:autoSpaceDN w:val="0"/>
        <w:adjustRightInd w:val="0"/>
        <w:jc w:val="both"/>
        <w:rPr>
          <w:ins w:id="574" w:author="Apple Inc." w:date="2025-03-28T10:57:00Z" w16du:dateUtc="2025-03-28T17:57:00Z"/>
          <w:color w:val="000000" w:themeColor="text1"/>
          <w:sz w:val="20"/>
          <w:szCs w:val="20"/>
          <w:u w:val="single"/>
        </w:rPr>
      </w:pPr>
      <w:ins w:id="575" w:author="Apple Inc." w:date="2025-03-28T10:57:00Z" w16du:dateUtc="2025-03-28T17:57:00Z">
        <w:r w:rsidRPr="000E6132">
          <w:rPr>
            <w:color w:val="000000" w:themeColor="text1"/>
            <w:sz w:val="20"/>
            <w:szCs w:val="20"/>
            <w:u w:val="single"/>
          </w:rPr>
          <w:t xml:space="preserve">Case </w:t>
        </w:r>
        <w:r>
          <w:rPr>
            <w:color w:val="000000" w:themeColor="text1"/>
            <w:sz w:val="20"/>
            <w:szCs w:val="20"/>
            <w:u w:val="single"/>
          </w:rPr>
          <w:t>2</w:t>
        </w:r>
        <w:r w:rsidRPr="000E6132">
          <w:rPr>
            <w:color w:val="000000" w:themeColor="text1"/>
            <w:sz w:val="20"/>
            <w:szCs w:val="20"/>
            <w:u w:val="single"/>
          </w:rPr>
          <w:t>: The image of the blocker overlap</w:t>
        </w:r>
        <w:r>
          <w:rPr>
            <w:color w:val="000000" w:themeColor="text1"/>
            <w:sz w:val="20"/>
            <w:szCs w:val="20"/>
            <w:u w:val="single"/>
          </w:rPr>
          <w:t>s</w:t>
        </w:r>
        <w:r w:rsidRPr="000E6132">
          <w:rPr>
            <w:color w:val="000000" w:themeColor="text1"/>
            <w:sz w:val="20"/>
            <w:szCs w:val="20"/>
            <w:u w:val="single"/>
          </w:rPr>
          <w:t xml:space="preserve"> with a wanted CC</w:t>
        </w:r>
      </w:ins>
    </w:p>
    <w:p w14:paraId="338813CB" w14:textId="77777777" w:rsidR="00F61043" w:rsidRDefault="00F61043" w:rsidP="00F61043">
      <w:pPr>
        <w:autoSpaceDE w:val="0"/>
        <w:autoSpaceDN w:val="0"/>
        <w:adjustRightInd w:val="0"/>
        <w:jc w:val="both"/>
        <w:rPr>
          <w:ins w:id="576" w:author="Apple Inc." w:date="2025-03-28T10:57:00Z" w16du:dateUtc="2025-03-28T17:57:00Z"/>
          <w:color w:val="000000" w:themeColor="text1"/>
          <w:sz w:val="20"/>
          <w:szCs w:val="20"/>
        </w:rPr>
      </w:pPr>
    </w:p>
    <w:p w14:paraId="066C12D0" w14:textId="77777777" w:rsidR="00F61043" w:rsidRDefault="00F61043" w:rsidP="00F61043">
      <w:pPr>
        <w:autoSpaceDE w:val="0"/>
        <w:autoSpaceDN w:val="0"/>
        <w:adjustRightInd w:val="0"/>
        <w:jc w:val="both"/>
        <w:rPr>
          <w:ins w:id="577" w:author="Apple Inc." w:date="2025-03-28T10:57:00Z" w16du:dateUtc="2025-03-28T17:57:00Z"/>
          <w:color w:val="000000" w:themeColor="text1"/>
          <w:sz w:val="20"/>
          <w:szCs w:val="20"/>
        </w:rPr>
      </w:pPr>
      <w:ins w:id="578" w:author="Apple Inc." w:date="2025-03-28T10:57:00Z" w16du:dateUtc="2025-03-28T17:57:00Z">
        <w:r>
          <w:rPr>
            <w:color w:val="000000" w:themeColor="text1"/>
            <w:sz w:val="20"/>
            <w:szCs w:val="20"/>
          </w:rPr>
          <w:t xml:space="preserve">When the image of the block overlaps with a wanted CC, the results are shown in Table 5 and Table 6 for </w:t>
        </w:r>
        <w:r w:rsidRPr="007F37AF">
          <w:rPr>
            <w:color w:val="000000" w:themeColor="text1"/>
            <w:sz w:val="20"/>
            <w:szCs w:val="20"/>
          </w:rPr>
          <w:t>CA_n3(2A) and CA_n25(2A), respectively.</w:t>
        </w:r>
        <w:r>
          <w:rPr>
            <w:color w:val="000000" w:themeColor="text1"/>
            <w:sz w:val="20"/>
            <w:szCs w:val="20"/>
          </w:rPr>
          <w:t xml:space="preserve"> </w:t>
        </w:r>
      </w:ins>
    </w:p>
    <w:p w14:paraId="7B1A74A6" w14:textId="77777777" w:rsidR="00F61043" w:rsidRPr="004B4345" w:rsidRDefault="00F61043" w:rsidP="00F61043">
      <w:pPr>
        <w:autoSpaceDE w:val="0"/>
        <w:autoSpaceDN w:val="0"/>
        <w:adjustRightInd w:val="0"/>
        <w:jc w:val="both"/>
        <w:rPr>
          <w:ins w:id="579" w:author="Apple Inc." w:date="2025-03-28T10:57:00Z" w16du:dateUtc="2025-03-28T17:57:00Z"/>
          <w:color w:val="000000" w:themeColor="text1"/>
          <w:sz w:val="20"/>
          <w:szCs w:val="20"/>
        </w:rPr>
      </w:pPr>
      <w:ins w:id="580" w:author="Apple Inc." w:date="2025-03-28T10:57:00Z" w16du:dateUtc="2025-03-28T17:57:00Z">
        <w:r>
          <w:rPr>
            <w:color w:val="000000" w:themeColor="text1"/>
            <w:sz w:val="20"/>
            <w:szCs w:val="20"/>
          </w:rPr>
          <w:t>Note the following for the analysis</w:t>
        </w:r>
        <w:r w:rsidRPr="004B4345">
          <w:rPr>
            <w:color w:val="000000" w:themeColor="text1"/>
            <w:sz w:val="20"/>
            <w:szCs w:val="20"/>
          </w:rPr>
          <w:t>:</w:t>
        </w:r>
      </w:ins>
    </w:p>
    <w:p w14:paraId="40FA0242" w14:textId="77777777" w:rsidR="00F61043" w:rsidRDefault="00F61043" w:rsidP="00F61043">
      <w:pPr>
        <w:pStyle w:val="ListParagraph"/>
        <w:numPr>
          <w:ilvl w:val="0"/>
          <w:numId w:val="44"/>
        </w:numPr>
        <w:autoSpaceDE w:val="0"/>
        <w:autoSpaceDN w:val="0"/>
        <w:adjustRightInd w:val="0"/>
        <w:jc w:val="both"/>
        <w:rPr>
          <w:ins w:id="581" w:author="Apple Inc." w:date="2025-03-28T10:57:00Z" w16du:dateUtc="2025-03-28T17:57:00Z"/>
          <w:color w:val="000000" w:themeColor="text1"/>
          <w:sz w:val="20"/>
          <w:szCs w:val="20"/>
        </w:rPr>
      </w:pPr>
      <w:ins w:id="582" w:author="Apple Inc." w:date="2025-03-28T10:57:00Z" w16du:dateUtc="2025-03-28T17:57:00Z">
        <w:r>
          <w:rPr>
            <w:color w:val="000000" w:themeColor="text1"/>
            <w:sz w:val="20"/>
            <w:szCs w:val="20"/>
          </w:rPr>
          <w:t>Image rejection ratio at the UE is assumed to be 25dB.</w:t>
        </w:r>
      </w:ins>
    </w:p>
    <w:p w14:paraId="523584DA" w14:textId="77777777" w:rsidR="00F61043" w:rsidRDefault="00F61043" w:rsidP="00F61043">
      <w:pPr>
        <w:pStyle w:val="ListParagraph"/>
        <w:numPr>
          <w:ilvl w:val="0"/>
          <w:numId w:val="44"/>
        </w:numPr>
        <w:autoSpaceDE w:val="0"/>
        <w:autoSpaceDN w:val="0"/>
        <w:adjustRightInd w:val="0"/>
        <w:jc w:val="both"/>
        <w:rPr>
          <w:ins w:id="583" w:author="Apple Inc." w:date="2025-03-28T10:57:00Z" w16du:dateUtc="2025-03-28T17:57:00Z"/>
          <w:color w:val="000000" w:themeColor="text1"/>
          <w:sz w:val="20"/>
          <w:szCs w:val="20"/>
        </w:rPr>
      </w:pPr>
      <w:ins w:id="584" w:author="Apple Inc." w:date="2025-03-28T10:57:00Z" w16du:dateUtc="2025-03-28T17:57:00Z">
        <w:r>
          <w:rPr>
            <w:color w:val="000000" w:themeColor="text1"/>
            <w:sz w:val="20"/>
            <w:szCs w:val="20"/>
          </w:rPr>
          <w:t>Other assumptions are the same as in Case 1 where t</w:t>
        </w:r>
        <w:r w:rsidRPr="004656B7">
          <w:rPr>
            <w:color w:val="000000" w:themeColor="text1"/>
            <w:sz w:val="20"/>
            <w:szCs w:val="20"/>
          </w:rPr>
          <w:t>he image of the blocker does not overlap with a wanted CC</w:t>
        </w:r>
        <w:r>
          <w:rPr>
            <w:color w:val="000000" w:themeColor="text1"/>
            <w:sz w:val="20"/>
            <w:szCs w:val="20"/>
          </w:rPr>
          <w:t>.</w:t>
        </w:r>
      </w:ins>
    </w:p>
    <w:p w14:paraId="6A368818" w14:textId="77777777" w:rsidR="00F61043" w:rsidRPr="00E26715" w:rsidRDefault="00F61043" w:rsidP="00F61043">
      <w:pPr>
        <w:pStyle w:val="ListParagraph"/>
        <w:numPr>
          <w:ilvl w:val="0"/>
          <w:numId w:val="44"/>
        </w:numPr>
        <w:autoSpaceDE w:val="0"/>
        <w:autoSpaceDN w:val="0"/>
        <w:adjustRightInd w:val="0"/>
        <w:jc w:val="both"/>
        <w:rPr>
          <w:ins w:id="585" w:author="Apple Inc." w:date="2025-03-28T10:57:00Z" w16du:dateUtc="2025-03-28T17:57:00Z"/>
          <w:color w:val="000000" w:themeColor="text1"/>
          <w:sz w:val="20"/>
          <w:szCs w:val="20"/>
        </w:rPr>
      </w:pPr>
      <w:ins w:id="586" w:author="Apple Inc." w:date="2025-03-28T10:57:00Z" w16du:dateUtc="2025-03-28T17:57:00Z">
        <w:r w:rsidRPr="00E26715">
          <w:rPr>
            <w:color w:val="000000" w:themeColor="text1"/>
            <w:sz w:val="20"/>
            <w:szCs w:val="20"/>
          </w:rPr>
          <w:t xml:space="preserve">For the two CA configurations, CA_n3(2A) (5MHz PCC + 5MHz SCC, </w:t>
        </w:r>
        <w:proofErr w:type="spellStart"/>
        <w:r w:rsidRPr="00E26715">
          <w:rPr>
            <w:color w:val="000000" w:themeColor="text1"/>
            <w:sz w:val="20"/>
            <w:szCs w:val="20"/>
          </w:rPr>
          <w:t>Wgap</w:t>
        </w:r>
        <w:proofErr w:type="spellEnd"/>
        <w:r w:rsidRPr="00E26715">
          <w:rPr>
            <w:color w:val="000000" w:themeColor="text1"/>
            <w:sz w:val="20"/>
            <w:szCs w:val="20"/>
          </w:rPr>
          <w:t xml:space="preserve"> = 65MHz) and CA_n25(2A) (5MHz PCC + 5MHz SCC, </w:t>
        </w:r>
        <w:proofErr w:type="spellStart"/>
        <w:r w:rsidRPr="00E26715">
          <w:rPr>
            <w:color w:val="000000" w:themeColor="text1"/>
            <w:sz w:val="20"/>
            <w:szCs w:val="20"/>
          </w:rPr>
          <w:t>Wgap</w:t>
        </w:r>
        <w:proofErr w:type="spellEnd"/>
        <w:r w:rsidRPr="00E26715">
          <w:rPr>
            <w:color w:val="000000" w:themeColor="text1"/>
            <w:sz w:val="20"/>
            <w:szCs w:val="20"/>
          </w:rPr>
          <w:t xml:space="preserve"> = 55MHz), because the PCC and SCC have the same channel bandwidth, the image of the blocker does not overlap with a wanted CC. Therefore, the analysis shown below are aimed to provide an initial assessment of the impact. Further analysis is needed to address the CA configurations where the image of the blocker does overlap with a wanted CC.</w:t>
        </w:r>
      </w:ins>
    </w:p>
    <w:p w14:paraId="490FE5F2" w14:textId="77777777" w:rsidR="00F61043" w:rsidRDefault="00F61043" w:rsidP="00F61043">
      <w:pPr>
        <w:autoSpaceDE w:val="0"/>
        <w:autoSpaceDN w:val="0"/>
        <w:adjustRightInd w:val="0"/>
        <w:jc w:val="both"/>
        <w:rPr>
          <w:ins w:id="587" w:author="Apple Inc." w:date="2025-03-28T10:57:00Z" w16du:dateUtc="2025-03-28T17:57:00Z"/>
          <w:color w:val="000000" w:themeColor="text1"/>
          <w:sz w:val="20"/>
          <w:szCs w:val="20"/>
        </w:rPr>
      </w:pPr>
    </w:p>
    <w:p w14:paraId="01F55DF8" w14:textId="77777777" w:rsidR="00F61043" w:rsidRDefault="00F61043" w:rsidP="00F61043">
      <w:pPr>
        <w:autoSpaceDE w:val="0"/>
        <w:autoSpaceDN w:val="0"/>
        <w:adjustRightInd w:val="0"/>
        <w:jc w:val="both"/>
        <w:rPr>
          <w:ins w:id="588" w:author="Apple Inc." w:date="2025-03-28T10:57:00Z" w16du:dateUtc="2025-03-28T17:57:00Z"/>
          <w:color w:val="000000" w:themeColor="text1"/>
          <w:sz w:val="20"/>
          <w:szCs w:val="20"/>
        </w:rPr>
      </w:pPr>
    </w:p>
    <w:p w14:paraId="3D229988" w14:textId="77777777" w:rsidR="00F61043" w:rsidRPr="004B4345" w:rsidRDefault="00F61043" w:rsidP="00F61043">
      <w:pPr>
        <w:pStyle w:val="TH"/>
        <w:rPr>
          <w:ins w:id="589" w:author="Apple Inc." w:date="2025-03-28T10:57:00Z" w16du:dateUtc="2025-03-28T17:57:00Z"/>
          <w:color w:val="000000" w:themeColor="text1"/>
        </w:rPr>
      </w:pPr>
      <w:ins w:id="590" w:author="Apple Inc." w:date="2025-03-28T10:57:00Z" w16du:dateUtc="2025-03-28T17:57:00Z">
        <w:r w:rsidRPr="004B4345">
          <w:rPr>
            <w:color w:val="000000" w:themeColor="text1"/>
          </w:rPr>
          <w:t xml:space="preserve">Table </w:t>
        </w:r>
        <w:r>
          <w:rPr>
            <w:color w:val="000000" w:themeColor="text1"/>
          </w:rPr>
          <w:t>5</w:t>
        </w:r>
        <w:r w:rsidRPr="004B4345">
          <w:rPr>
            <w:color w:val="000000" w:themeColor="text1"/>
          </w:rPr>
          <w:t xml:space="preserve">. Link budget of </w:t>
        </w:r>
        <w:r>
          <w:rPr>
            <w:color w:val="000000" w:themeColor="text1"/>
          </w:rPr>
          <w:t>Blocker</w:t>
        </w:r>
        <w:r w:rsidRPr="004B4345">
          <w:rPr>
            <w:color w:val="000000" w:themeColor="text1"/>
          </w:rPr>
          <w:t xml:space="preserve"> for CA_n3(2A)</w:t>
        </w:r>
      </w:ins>
    </w:p>
    <w:p w14:paraId="7368D737" w14:textId="77777777" w:rsidR="00F61043" w:rsidRDefault="00F61043" w:rsidP="00F61043">
      <w:pPr>
        <w:autoSpaceDE w:val="0"/>
        <w:autoSpaceDN w:val="0"/>
        <w:adjustRightInd w:val="0"/>
        <w:jc w:val="both"/>
        <w:rPr>
          <w:ins w:id="591" w:author="Apple Inc." w:date="2025-03-28T10:57:00Z" w16du:dateUtc="2025-03-28T17:57:00Z"/>
          <w:color w:val="000000" w:themeColor="text1"/>
          <w:sz w:val="20"/>
          <w:szCs w:val="20"/>
        </w:rPr>
      </w:pPr>
    </w:p>
    <w:tbl>
      <w:tblPr>
        <w:tblStyle w:val="TableGrid"/>
        <w:tblW w:w="0" w:type="auto"/>
        <w:jc w:val="center"/>
        <w:tblLook w:val="04A0" w:firstRow="1" w:lastRow="0" w:firstColumn="1" w:lastColumn="0" w:noHBand="0" w:noVBand="1"/>
      </w:tblPr>
      <w:tblGrid>
        <w:gridCol w:w="2155"/>
        <w:gridCol w:w="2023"/>
        <w:gridCol w:w="1975"/>
      </w:tblGrid>
      <w:tr w:rsidR="00F61043" w14:paraId="0301A420" w14:textId="77777777" w:rsidTr="00986963">
        <w:trPr>
          <w:jc w:val="center"/>
          <w:ins w:id="592" w:author="Apple Inc." w:date="2025-03-28T10:57:00Z" w16du:dateUtc="2025-03-28T17:57:00Z"/>
        </w:trPr>
        <w:tc>
          <w:tcPr>
            <w:tcW w:w="2155" w:type="dxa"/>
          </w:tcPr>
          <w:p w14:paraId="18153D89" w14:textId="77777777" w:rsidR="00F61043" w:rsidRPr="007877CA" w:rsidRDefault="00F61043" w:rsidP="00986963">
            <w:pPr>
              <w:jc w:val="center"/>
              <w:rPr>
                <w:ins w:id="593" w:author="Apple Inc." w:date="2025-03-28T10:57:00Z" w16du:dateUtc="2025-03-28T17:57:00Z"/>
                <w:rFonts w:ascii="Arial" w:eastAsia="Times New Roman" w:hAnsi="Arial" w:cs="Arial"/>
                <w:b/>
                <w:bCs/>
                <w:color w:val="000000" w:themeColor="text1"/>
                <w:sz w:val="18"/>
                <w:szCs w:val="18"/>
              </w:rPr>
            </w:pPr>
            <w:ins w:id="594" w:author="Apple Inc." w:date="2025-03-28T10:57:00Z" w16du:dateUtc="2025-03-28T17:57:00Z">
              <w:r>
                <w:rPr>
                  <w:rFonts w:ascii="Arial" w:eastAsia="Times New Roman" w:hAnsi="Arial" w:cs="Arial"/>
                  <w:b/>
                  <w:bCs/>
                  <w:color w:val="000000" w:themeColor="text1"/>
                  <w:sz w:val="18"/>
                  <w:szCs w:val="18"/>
                </w:rPr>
                <w:t>Image rejection ratio (IRR) (dB)</w:t>
              </w:r>
            </w:ins>
          </w:p>
        </w:tc>
        <w:tc>
          <w:tcPr>
            <w:tcW w:w="3998" w:type="dxa"/>
            <w:gridSpan w:val="2"/>
          </w:tcPr>
          <w:p w14:paraId="01E68179" w14:textId="77777777" w:rsidR="00F61043" w:rsidRDefault="00F61043" w:rsidP="00986963">
            <w:pPr>
              <w:autoSpaceDE w:val="0"/>
              <w:autoSpaceDN w:val="0"/>
              <w:adjustRightInd w:val="0"/>
              <w:jc w:val="center"/>
              <w:rPr>
                <w:ins w:id="595" w:author="Apple Inc." w:date="2025-03-28T10:57:00Z" w16du:dateUtc="2025-03-28T17:57:00Z"/>
                <w:color w:val="000000" w:themeColor="text1"/>
                <w:sz w:val="20"/>
                <w:szCs w:val="20"/>
              </w:rPr>
            </w:pPr>
            <w:ins w:id="596" w:author="Apple Inc." w:date="2025-03-28T10:57:00Z" w16du:dateUtc="2025-03-28T17:57:00Z">
              <w:r>
                <w:rPr>
                  <w:color w:val="000000" w:themeColor="text1"/>
                  <w:sz w:val="20"/>
                  <w:szCs w:val="20"/>
                </w:rPr>
                <w:t>25</w:t>
              </w:r>
            </w:ins>
          </w:p>
        </w:tc>
      </w:tr>
      <w:tr w:rsidR="00F61043" w14:paraId="766FE09F" w14:textId="77777777" w:rsidTr="00986963">
        <w:trPr>
          <w:jc w:val="center"/>
          <w:ins w:id="597" w:author="Apple Inc." w:date="2025-03-28T10:57:00Z" w16du:dateUtc="2025-03-28T17:57:00Z"/>
        </w:trPr>
        <w:tc>
          <w:tcPr>
            <w:tcW w:w="2155" w:type="dxa"/>
          </w:tcPr>
          <w:p w14:paraId="710216B2" w14:textId="77777777" w:rsidR="00F61043" w:rsidRPr="007877CA" w:rsidRDefault="00F61043" w:rsidP="00986963">
            <w:pPr>
              <w:jc w:val="center"/>
              <w:rPr>
                <w:ins w:id="598" w:author="Apple Inc." w:date="2025-03-28T10:57:00Z" w16du:dateUtc="2025-03-28T17:57:00Z"/>
                <w:rFonts w:ascii="Arial" w:eastAsia="Times New Roman" w:hAnsi="Arial" w:cs="Arial"/>
                <w:b/>
                <w:bCs/>
                <w:color w:val="000000" w:themeColor="text1"/>
                <w:sz w:val="18"/>
                <w:szCs w:val="18"/>
              </w:rPr>
            </w:pPr>
          </w:p>
        </w:tc>
        <w:tc>
          <w:tcPr>
            <w:tcW w:w="2023" w:type="dxa"/>
          </w:tcPr>
          <w:p w14:paraId="782DAEE8" w14:textId="77777777" w:rsidR="00F61043" w:rsidRPr="007877CA" w:rsidRDefault="00F61043" w:rsidP="00986963">
            <w:pPr>
              <w:autoSpaceDE w:val="0"/>
              <w:autoSpaceDN w:val="0"/>
              <w:adjustRightInd w:val="0"/>
              <w:jc w:val="both"/>
              <w:rPr>
                <w:ins w:id="599" w:author="Apple Inc." w:date="2025-03-28T10:57:00Z" w16du:dateUtc="2025-03-28T17:57:00Z"/>
                <w:rFonts w:ascii="Arial" w:eastAsia="Times New Roman" w:hAnsi="Arial" w:cs="Arial"/>
                <w:b/>
                <w:bCs/>
                <w:color w:val="000000" w:themeColor="text1"/>
                <w:sz w:val="18"/>
                <w:szCs w:val="18"/>
              </w:rPr>
            </w:pPr>
            <w:ins w:id="600" w:author="Apple Inc." w:date="2025-03-28T10:57:00Z" w16du:dateUtc="2025-03-28T17:57:00Z">
              <w:r w:rsidRPr="007877CA">
                <w:rPr>
                  <w:rFonts w:ascii="Arial" w:eastAsia="Times New Roman" w:hAnsi="Arial" w:cs="Arial"/>
                  <w:b/>
                  <w:bCs/>
                  <w:color w:val="000000" w:themeColor="text1"/>
                  <w:sz w:val="18"/>
                  <w:szCs w:val="18"/>
                </w:rPr>
                <w:t>PCC SNR (dB) after ADC</w:t>
              </w:r>
            </w:ins>
          </w:p>
        </w:tc>
        <w:tc>
          <w:tcPr>
            <w:tcW w:w="1975" w:type="dxa"/>
          </w:tcPr>
          <w:p w14:paraId="0B9BE369" w14:textId="77777777" w:rsidR="00F61043" w:rsidRPr="007877CA" w:rsidRDefault="00F61043" w:rsidP="00986963">
            <w:pPr>
              <w:autoSpaceDE w:val="0"/>
              <w:autoSpaceDN w:val="0"/>
              <w:adjustRightInd w:val="0"/>
              <w:jc w:val="both"/>
              <w:rPr>
                <w:ins w:id="601" w:author="Apple Inc." w:date="2025-03-28T10:57:00Z" w16du:dateUtc="2025-03-28T17:57:00Z"/>
                <w:rFonts w:ascii="Arial" w:eastAsia="Times New Roman" w:hAnsi="Arial" w:cs="Arial"/>
                <w:b/>
                <w:bCs/>
                <w:color w:val="000000" w:themeColor="text1"/>
                <w:sz w:val="18"/>
                <w:szCs w:val="18"/>
              </w:rPr>
            </w:pPr>
            <w:ins w:id="602" w:author="Apple Inc." w:date="2025-03-28T10:57:00Z" w16du:dateUtc="2025-03-28T17:57:00Z">
              <w:r w:rsidRPr="007877CA">
                <w:rPr>
                  <w:rFonts w:ascii="Arial" w:eastAsia="Times New Roman" w:hAnsi="Arial" w:cs="Arial"/>
                  <w:b/>
                  <w:bCs/>
                  <w:color w:val="000000" w:themeColor="text1"/>
                  <w:sz w:val="18"/>
                  <w:szCs w:val="18"/>
                </w:rPr>
                <w:t>SCC SNR (dB) after ADC</w:t>
              </w:r>
            </w:ins>
          </w:p>
        </w:tc>
      </w:tr>
      <w:tr w:rsidR="00F61043" w14:paraId="509641FC" w14:textId="77777777" w:rsidTr="00986963">
        <w:trPr>
          <w:jc w:val="center"/>
          <w:ins w:id="603" w:author="Apple Inc." w:date="2025-03-28T10:57:00Z" w16du:dateUtc="2025-03-28T17:57:00Z"/>
        </w:trPr>
        <w:tc>
          <w:tcPr>
            <w:tcW w:w="2155" w:type="dxa"/>
          </w:tcPr>
          <w:p w14:paraId="3D093DC8" w14:textId="77777777" w:rsidR="00F61043" w:rsidRPr="007877CA" w:rsidRDefault="00F61043" w:rsidP="00986963">
            <w:pPr>
              <w:jc w:val="center"/>
              <w:rPr>
                <w:ins w:id="604" w:author="Apple Inc." w:date="2025-03-28T10:57:00Z" w16du:dateUtc="2025-03-28T17:57:00Z"/>
                <w:rFonts w:ascii="Arial" w:eastAsia="Times New Roman" w:hAnsi="Arial" w:cs="Arial"/>
                <w:b/>
                <w:bCs/>
                <w:color w:val="000000" w:themeColor="text1"/>
                <w:sz w:val="18"/>
                <w:szCs w:val="18"/>
              </w:rPr>
            </w:pPr>
            <w:ins w:id="605" w:author="Apple Inc." w:date="2025-03-28T10:57:00Z" w16du:dateUtc="2025-03-28T17:57:00Z">
              <w:r>
                <w:rPr>
                  <w:rFonts w:ascii="Arial" w:eastAsia="Times New Roman" w:hAnsi="Arial" w:cs="Arial"/>
                  <w:b/>
                  <w:bCs/>
                  <w:color w:val="000000" w:themeColor="text1"/>
                  <w:sz w:val="18"/>
                  <w:szCs w:val="18"/>
                </w:rPr>
                <w:t>REFSENS</w:t>
              </w:r>
            </w:ins>
          </w:p>
        </w:tc>
        <w:tc>
          <w:tcPr>
            <w:tcW w:w="2023" w:type="dxa"/>
          </w:tcPr>
          <w:p w14:paraId="2693EB76" w14:textId="77777777" w:rsidR="00F61043" w:rsidRDefault="00F61043" w:rsidP="00986963">
            <w:pPr>
              <w:autoSpaceDE w:val="0"/>
              <w:autoSpaceDN w:val="0"/>
              <w:adjustRightInd w:val="0"/>
              <w:jc w:val="center"/>
              <w:rPr>
                <w:ins w:id="606" w:author="Apple Inc." w:date="2025-03-28T10:57:00Z" w16du:dateUtc="2025-03-28T17:57:00Z"/>
                <w:color w:val="000000" w:themeColor="text1"/>
                <w:sz w:val="20"/>
                <w:szCs w:val="20"/>
              </w:rPr>
            </w:pPr>
            <w:ins w:id="607" w:author="Apple Inc." w:date="2025-03-28T10:57:00Z" w16du:dateUtc="2025-03-28T17:57:00Z">
              <w:r>
                <w:rPr>
                  <w:color w:val="000000" w:themeColor="text1"/>
                  <w:sz w:val="20"/>
                  <w:szCs w:val="20"/>
                </w:rPr>
                <w:t>-1</w:t>
              </w:r>
            </w:ins>
          </w:p>
        </w:tc>
        <w:tc>
          <w:tcPr>
            <w:tcW w:w="1975" w:type="dxa"/>
          </w:tcPr>
          <w:p w14:paraId="13BCE47D" w14:textId="77777777" w:rsidR="00F61043" w:rsidRDefault="00F61043" w:rsidP="00986963">
            <w:pPr>
              <w:autoSpaceDE w:val="0"/>
              <w:autoSpaceDN w:val="0"/>
              <w:adjustRightInd w:val="0"/>
              <w:jc w:val="center"/>
              <w:rPr>
                <w:ins w:id="608" w:author="Apple Inc." w:date="2025-03-28T10:57:00Z" w16du:dateUtc="2025-03-28T17:57:00Z"/>
                <w:color w:val="000000" w:themeColor="text1"/>
                <w:sz w:val="20"/>
                <w:szCs w:val="20"/>
              </w:rPr>
            </w:pPr>
            <w:ins w:id="609" w:author="Apple Inc." w:date="2025-03-28T10:57:00Z" w16du:dateUtc="2025-03-28T17:57:00Z">
              <w:r>
                <w:rPr>
                  <w:color w:val="000000" w:themeColor="text1"/>
                  <w:sz w:val="20"/>
                  <w:szCs w:val="20"/>
                </w:rPr>
                <w:t>-1</w:t>
              </w:r>
            </w:ins>
          </w:p>
        </w:tc>
      </w:tr>
      <w:tr w:rsidR="00F61043" w14:paraId="26402699" w14:textId="77777777" w:rsidTr="00986963">
        <w:trPr>
          <w:jc w:val="center"/>
          <w:ins w:id="610" w:author="Apple Inc." w:date="2025-03-28T10:57:00Z" w16du:dateUtc="2025-03-28T17:57:00Z"/>
        </w:trPr>
        <w:tc>
          <w:tcPr>
            <w:tcW w:w="2155" w:type="dxa"/>
          </w:tcPr>
          <w:p w14:paraId="2F6E51B1" w14:textId="77777777" w:rsidR="00F61043" w:rsidRPr="007877CA" w:rsidRDefault="00F61043" w:rsidP="00986963">
            <w:pPr>
              <w:jc w:val="center"/>
              <w:rPr>
                <w:ins w:id="611" w:author="Apple Inc." w:date="2025-03-28T10:57:00Z" w16du:dateUtc="2025-03-28T17:57:00Z"/>
                <w:rFonts w:ascii="Arial" w:eastAsia="Times New Roman" w:hAnsi="Arial" w:cs="Arial"/>
                <w:b/>
                <w:bCs/>
                <w:color w:val="000000" w:themeColor="text1"/>
                <w:sz w:val="18"/>
                <w:szCs w:val="18"/>
              </w:rPr>
            </w:pPr>
            <w:ins w:id="612" w:author="Apple Inc." w:date="2025-03-28T10:57:00Z" w16du:dateUtc="2025-03-28T17:57:00Z">
              <w:r w:rsidRPr="007877CA">
                <w:rPr>
                  <w:rFonts w:ascii="Arial" w:eastAsia="Times New Roman" w:hAnsi="Arial" w:cs="Arial"/>
                  <w:b/>
                  <w:bCs/>
                  <w:color w:val="000000" w:themeColor="text1"/>
                  <w:sz w:val="18"/>
                  <w:szCs w:val="18"/>
                </w:rPr>
                <w:t>ACS Case 1</w:t>
              </w:r>
            </w:ins>
          </w:p>
        </w:tc>
        <w:tc>
          <w:tcPr>
            <w:tcW w:w="2023" w:type="dxa"/>
          </w:tcPr>
          <w:p w14:paraId="3640B16B" w14:textId="77777777" w:rsidR="00F61043" w:rsidRDefault="00F61043" w:rsidP="00986963">
            <w:pPr>
              <w:autoSpaceDE w:val="0"/>
              <w:autoSpaceDN w:val="0"/>
              <w:adjustRightInd w:val="0"/>
              <w:jc w:val="center"/>
              <w:rPr>
                <w:ins w:id="613" w:author="Apple Inc." w:date="2025-03-28T10:57:00Z" w16du:dateUtc="2025-03-28T17:57:00Z"/>
                <w:color w:val="000000" w:themeColor="text1"/>
                <w:sz w:val="20"/>
                <w:szCs w:val="20"/>
              </w:rPr>
            </w:pPr>
            <w:ins w:id="614" w:author="Apple Inc." w:date="2025-03-28T10:57:00Z" w16du:dateUtc="2025-03-28T17:57:00Z">
              <w:r>
                <w:rPr>
                  <w:color w:val="000000" w:themeColor="text1"/>
                  <w:sz w:val="20"/>
                  <w:szCs w:val="20"/>
                </w:rPr>
                <w:t>-6.5</w:t>
              </w:r>
            </w:ins>
          </w:p>
        </w:tc>
        <w:tc>
          <w:tcPr>
            <w:tcW w:w="1975" w:type="dxa"/>
          </w:tcPr>
          <w:p w14:paraId="6AE31F99" w14:textId="77777777" w:rsidR="00F61043" w:rsidRDefault="00F61043" w:rsidP="00986963">
            <w:pPr>
              <w:autoSpaceDE w:val="0"/>
              <w:autoSpaceDN w:val="0"/>
              <w:adjustRightInd w:val="0"/>
              <w:jc w:val="center"/>
              <w:rPr>
                <w:ins w:id="615" w:author="Apple Inc." w:date="2025-03-28T10:57:00Z" w16du:dateUtc="2025-03-28T17:57:00Z"/>
                <w:color w:val="000000" w:themeColor="text1"/>
                <w:sz w:val="20"/>
                <w:szCs w:val="20"/>
              </w:rPr>
            </w:pPr>
            <w:ins w:id="616" w:author="Apple Inc." w:date="2025-03-28T10:57:00Z" w16du:dateUtc="2025-03-28T17:57:00Z">
              <w:r>
                <w:rPr>
                  <w:color w:val="000000" w:themeColor="text1"/>
                  <w:sz w:val="20"/>
                  <w:szCs w:val="20"/>
                </w:rPr>
                <w:t>-6.5</w:t>
              </w:r>
            </w:ins>
          </w:p>
        </w:tc>
      </w:tr>
      <w:tr w:rsidR="00F61043" w14:paraId="01D6E7E5" w14:textId="77777777" w:rsidTr="00986963">
        <w:trPr>
          <w:jc w:val="center"/>
          <w:ins w:id="617" w:author="Apple Inc." w:date="2025-03-28T10:57:00Z" w16du:dateUtc="2025-03-28T17:57:00Z"/>
        </w:trPr>
        <w:tc>
          <w:tcPr>
            <w:tcW w:w="2155" w:type="dxa"/>
          </w:tcPr>
          <w:p w14:paraId="0615725C" w14:textId="77777777" w:rsidR="00F61043" w:rsidRPr="007877CA" w:rsidRDefault="00F61043" w:rsidP="00986963">
            <w:pPr>
              <w:jc w:val="center"/>
              <w:rPr>
                <w:ins w:id="618" w:author="Apple Inc." w:date="2025-03-28T10:57:00Z" w16du:dateUtc="2025-03-28T17:57:00Z"/>
                <w:rFonts w:ascii="Arial" w:eastAsia="Times New Roman" w:hAnsi="Arial" w:cs="Arial"/>
                <w:b/>
                <w:bCs/>
                <w:color w:val="000000" w:themeColor="text1"/>
                <w:sz w:val="18"/>
                <w:szCs w:val="18"/>
              </w:rPr>
            </w:pPr>
            <w:ins w:id="619" w:author="Apple Inc." w:date="2025-03-28T10:57:00Z" w16du:dateUtc="2025-03-28T17:57:00Z">
              <w:r w:rsidRPr="007877CA">
                <w:rPr>
                  <w:rFonts w:ascii="Arial" w:eastAsia="Times New Roman" w:hAnsi="Arial" w:cs="Arial"/>
                  <w:b/>
                  <w:bCs/>
                  <w:color w:val="000000" w:themeColor="text1"/>
                  <w:sz w:val="18"/>
                  <w:szCs w:val="18"/>
                </w:rPr>
                <w:t>ACS Case 2</w:t>
              </w:r>
            </w:ins>
          </w:p>
        </w:tc>
        <w:tc>
          <w:tcPr>
            <w:tcW w:w="2023" w:type="dxa"/>
          </w:tcPr>
          <w:p w14:paraId="7FD0DE6D" w14:textId="77777777" w:rsidR="00F61043" w:rsidRDefault="00F61043" w:rsidP="00986963">
            <w:pPr>
              <w:autoSpaceDE w:val="0"/>
              <w:autoSpaceDN w:val="0"/>
              <w:adjustRightInd w:val="0"/>
              <w:jc w:val="center"/>
              <w:rPr>
                <w:ins w:id="620" w:author="Apple Inc." w:date="2025-03-28T10:57:00Z" w16du:dateUtc="2025-03-28T17:57:00Z"/>
                <w:color w:val="000000" w:themeColor="text1"/>
                <w:sz w:val="20"/>
                <w:szCs w:val="20"/>
              </w:rPr>
            </w:pPr>
            <w:ins w:id="621" w:author="Apple Inc." w:date="2025-03-28T10:57:00Z" w16du:dateUtc="2025-03-28T17:57:00Z">
              <w:r>
                <w:rPr>
                  <w:color w:val="000000" w:themeColor="text1"/>
                  <w:sz w:val="20"/>
                  <w:szCs w:val="20"/>
                </w:rPr>
                <w:t>-6.5</w:t>
              </w:r>
            </w:ins>
          </w:p>
        </w:tc>
        <w:tc>
          <w:tcPr>
            <w:tcW w:w="1975" w:type="dxa"/>
          </w:tcPr>
          <w:p w14:paraId="0AF205D8" w14:textId="77777777" w:rsidR="00F61043" w:rsidRDefault="00F61043" w:rsidP="00986963">
            <w:pPr>
              <w:autoSpaceDE w:val="0"/>
              <w:autoSpaceDN w:val="0"/>
              <w:adjustRightInd w:val="0"/>
              <w:jc w:val="center"/>
              <w:rPr>
                <w:ins w:id="622" w:author="Apple Inc." w:date="2025-03-28T10:57:00Z" w16du:dateUtc="2025-03-28T17:57:00Z"/>
                <w:color w:val="000000" w:themeColor="text1"/>
                <w:sz w:val="20"/>
                <w:szCs w:val="20"/>
              </w:rPr>
            </w:pPr>
            <w:ins w:id="623" w:author="Apple Inc." w:date="2025-03-28T10:57:00Z" w16du:dateUtc="2025-03-28T17:57:00Z">
              <w:r>
                <w:rPr>
                  <w:color w:val="000000" w:themeColor="text1"/>
                  <w:sz w:val="20"/>
                  <w:szCs w:val="20"/>
                </w:rPr>
                <w:t>-6.5</w:t>
              </w:r>
            </w:ins>
          </w:p>
        </w:tc>
      </w:tr>
      <w:tr w:rsidR="00F61043" w14:paraId="563CF2EB" w14:textId="77777777" w:rsidTr="00986963">
        <w:trPr>
          <w:jc w:val="center"/>
          <w:ins w:id="624" w:author="Apple Inc." w:date="2025-03-28T10:57:00Z" w16du:dateUtc="2025-03-28T17:57:00Z"/>
        </w:trPr>
        <w:tc>
          <w:tcPr>
            <w:tcW w:w="2155" w:type="dxa"/>
          </w:tcPr>
          <w:p w14:paraId="2C8AE70D" w14:textId="77777777" w:rsidR="00F61043" w:rsidRPr="007877CA" w:rsidRDefault="00F61043" w:rsidP="00986963">
            <w:pPr>
              <w:jc w:val="center"/>
              <w:rPr>
                <w:ins w:id="625" w:author="Apple Inc." w:date="2025-03-28T10:57:00Z" w16du:dateUtc="2025-03-28T17:57:00Z"/>
                <w:rFonts w:ascii="Arial" w:eastAsia="Times New Roman" w:hAnsi="Arial" w:cs="Arial"/>
                <w:b/>
                <w:bCs/>
                <w:color w:val="000000" w:themeColor="text1"/>
                <w:sz w:val="18"/>
                <w:szCs w:val="18"/>
              </w:rPr>
            </w:pPr>
            <w:ins w:id="626" w:author="Apple Inc." w:date="2025-03-28T10:57:00Z" w16du:dateUtc="2025-03-28T17:57:00Z">
              <w:r w:rsidRPr="007877CA">
                <w:rPr>
                  <w:rFonts w:ascii="Arial" w:eastAsia="Times New Roman" w:hAnsi="Arial" w:cs="Arial"/>
                  <w:b/>
                  <w:bCs/>
                  <w:color w:val="000000" w:themeColor="text1"/>
                  <w:sz w:val="18"/>
                  <w:szCs w:val="18"/>
                </w:rPr>
                <w:t>IBB Case 1</w:t>
              </w:r>
            </w:ins>
          </w:p>
        </w:tc>
        <w:tc>
          <w:tcPr>
            <w:tcW w:w="2023" w:type="dxa"/>
          </w:tcPr>
          <w:p w14:paraId="67CEB3AA" w14:textId="77777777" w:rsidR="00F61043" w:rsidRDefault="00F61043" w:rsidP="00986963">
            <w:pPr>
              <w:autoSpaceDE w:val="0"/>
              <w:autoSpaceDN w:val="0"/>
              <w:adjustRightInd w:val="0"/>
              <w:jc w:val="center"/>
              <w:rPr>
                <w:ins w:id="627" w:author="Apple Inc." w:date="2025-03-28T10:57:00Z" w16du:dateUtc="2025-03-28T17:57:00Z"/>
                <w:color w:val="000000" w:themeColor="text1"/>
                <w:sz w:val="20"/>
                <w:szCs w:val="20"/>
              </w:rPr>
            </w:pPr>
            <w:ins w:id="628" w:author="Apple Inc." w:date="2025-03-28T10:57:00Z" w16du:dateUtc="2025-03-28T17:57:00Z">
              <w:r>
                <w:rPr>
                  <w:color w:val="000000" w:themeColor="text1"/>
                  <w:sz w:val="20"/>
                  <w:szCs w:val="20"/>
                </w:rPr>
                <w:t>0.5</w:t>
              </w:r>
            </w:ins>
          </w:p>
        </w:tc>
        <w:tc>
          <w:tcPr>
            <w:tcW w:w="1975" w:type="dxa"/>
          </w:tcPr>
          <w:p w14:paraId="7FCF7EB5" w14:textId="77777777" w:rsidR="00F61043" w:rsidRDefault="00F61043" w:rsidP="00986963">
            <w:pPr>
              <w:autoSpaceDE w:val="0"/>
              <w:autoSpaceDN w:val="0"/>
              <w:adjustRightInd w:val="0"/>
              <w:jc w:val="center"/>
              <w:rPr>
                <w:ins w:id="629" w:author="Apple Inc." w:date="2025-03-28T10:57:00Z" w16du:dateUtc="2025-03-28T17:57:00Z"/>
                <w:color w:val="000000" w:themeColor="text1"/>
                <w:sz w:val="20"/>
                <w:szCs w:val="20"/>
              </w:rPr>
            </w:pPr>
            <w:ins w:id="630" w:author="Apple Inc." w:date="2025-03-28T10:57:00Z" w16du:dateUtc="2025-03-28T17:57:00Z">
              <w:r>
                <w:rPr>
                  <w:color w:val="000000" w:themeColor="text1"/>
                  <w:sz w:val="20"/>
                  <w:szCs w:val="20"/>
                </w:rPr>
                <w:t>1.2</w:t>
              </w:r>
            </w:ins>
          </w:p>
        </w:tc>
      </w:tr>
      <w:tr w:rsidR="00F61043" w14:paraId="3463298E" w14:textId="77777777" w:rsidTr="00986963">
        <w:trPr>
          <w:jc w:val="center"/>
          <w:ins w:id="631" w:author="Apple Inc." w:date="2025-03-28T10:57:00Z" w16du:dateUtc="2025-03-28T17:57:00Z"/>
        </w:trPr>
        <w:tc>
          <w:tcPr>
            <w:tcW w:w="2155" w:type="dxa"/>
          </w:tcPr>
          <w:p w14:paraId="7B40034D" w14:textId="77777777" w:rsidR="00F61043" w:rsidRPr="007877CA" w:rsidRDefault="00F61043" w:rsidP="00986963">
            <w:pPr>
              <w:jc w:val="center"/>
              <w:rPr>
                <w:ins w:id="632" w:author="Apple Inc." w:date="2025-03-28T10:57:00Z" w16du:dateUtc="2025-03-28T17:57:00Z"/>
                <w:rFonts w:ascii="Arial" w:eastAsia="Times New Roman" w:hAnsi="Arial" w:cs="Arial"/>
                <w:b/>
                <w:bCs/>
                <w:color w:val="000000" w:themeColor="text1"/>
                <w:sz w:val="18"/>
                <w:szCs w:val="18"/>
              </w:rPr>
            </w:pPr>
            <w:ins w:id="633" w:author="Apple Inc." w:date="2025-03-28T10:57:00Z" w16du:dateUtc="2025-03-28T17:57:00Z">
              <w:r w:rsidRPr="007877CA">
                <w:rPr>
                  <w:rFonts w:ascii="Arial" w:eastAsia="Times New Roman" w:hAnsi="Arial" w:cs="Arial"/>
                  <w:b/>
                  <w:bCs/>
                  <w:color w:val="000000" w:themeColor="text1"/>
                  <w:sz w:val="18"/>
                  <w:szCs w:val="18"/>
                </w:rPr>
                <w:t>IBB Case 2</w:t>
              </w:r>
            </w:ins>
          </w:p>
        </w:tc>
        <w:tc>
          <w:tcPr>
            <w:tcW w:w="2023" w:type="dxa"/>
          </w:tcPr>
          <w:p w14:paraId="61CB8A52" w14:textId="77777777" w:rsidR="00F61043" w:rsidRDefault="00F61043" w:rsidP="00986963">
            <w:pPr>
              <w:autoSpaceDE w:val="0"/>
              <w:autoSpaceDN w:val="0"/>
              <w:adjustRightInd w:val="0"/>
              <w:jc w:val="center"/>
              <w:rPr>
                <w:ins w:id="634" w:author="Apple Inc." w:date="2025-03-28T10:57:00Z" w16du:dateUtc="2025-03-28T17:57:00Z"/>
                <w:color w:val="000000" w:themeColor="text1"/>
                <w:sz w:val="20"/>
                <w:szCs w:val="20"/>
              </w:rPr>
            </w:pPr>
            <w:ins w:id="635" w:author="Apple Inc." w:date="2025-03-28T10:57:00Z" w16du:dateUtc="2025-03-28T17:57:00Z">
              <w:r>
                <w:rPr>
                  <w:color w:val="000000" w:themeColor="text1"/>
                  <w:sz w:val="20"/>
                  <w:szCs w:val="20"/>
                </w:rPr>
                <w:t>-11.5</w:t>
              </w:r>
            </w:ins>
          </w:p>
        </w:tc>
        <w:tc>
          <w:tcPr>
            <w:tcW w:w="1975" w:type="dxa"/>
          </w:tcPr>
          <w:p w14:paraId="58865476" w14:textId="77777777" w:rsidR="00F61043" w:rsidRDefault="00F61043" w:rsidP="00986963">
            <w:pPr>
              <w:autoSpaceDE w:val="0"/>
              <w:autoSpaceDN w:val="0"/>
              <w:adjustRightInd w:val="0"/>
              <w:jc w:val="center"/>
              <w:rPr>
                <w:ins w:id="636" w:author="Apple Inc." w:date="2025-03-28T10:57:00Z" w16du:dateUtc="2025-03-28T17:57:00Z"/>
                <w:color w:val="000000" w:themeColor="text1"/>
                <w:sz w:val="20"/>
                <w:szCs w:val="20"/>
              </w:rPr>
            </w:pPr>
            <w:ins w:id="637" w:author="Apple Inc." w:date="2025-03-28T10:57:00Z" w16du:dateUtc="2025-03-28T17:57:00Z">
              <w:r>
                <w:rPr>
                  <w:color w:val="000000" w:themeColor="text1"/>
                  <w:sz w:val="20"/>
                  <w:szCs w:val="20"/>
                </w:rPr>
                <w:t>-10.8</w:t>
              </w:r>
            </w:ins>
          </w:p>
        </w:tc>
      </w:tr>
    </w:tbl>
    <w:p w14:paraId="5B3DFBA2" w14:textId="77777777" w:rsidR="00F61043" w:rsidRDefault="00F61043" w:rsidP="00F61043">
      <w:pPr>
        <w:autoSpaceDE w:val="0"/>
        <w:autoSpaceDN w:val="0"/>
        <w:adjustRightInd w:val="0"/>
        <w:jc w:val="both"/>
        <w:rPr>
          <w:ins w:id="638" w:author="Apple Inc." w:date="2025-03-28T10:57:00Z" w16du:dateUtc="2025-03-28T17:57:00Z"/>
          <w:color w:val="000000" w:themeColor="text1"/>
          <w:sz w:val="20"/>
          <w:szCs w:val="20"/>
        </w:rPr>
      </w:pPr>
    </w:p>
    <w:p w14:paraId="73EB67E4" w14:textId="77777777" w:rsidR="00F61043" w:rsidRDefault="00F61043" w:rsidP="00F61043">
      <w:pPr>
        <w:autoSpaceDE w:val="0"/>
        <w:autoSpaceDN w:val="0"/>
        <w:adjustRightInd w:val="0"/>
        <w:jc w:val="both"/>
        <w:rPr>
          <w:ins w:id="639" w:author="Apple Inc." w:date="2025-03-28T10:57:00Z" w16du:dateUtc="2025-03-28T17:57:00Z"/>
          <w:color w:val="000000" w:themeColor="text1"/>
          <w:sz w:val="20"/>
          <w:szCs w:val="20"/>
        </w:rPr>
      </w:pPr>
    </w:p>
    <w:p w14:paraId="28FD8134" w14:textId="77777777" w:rsidR="00F61043" w:rsidRPr="004B4345" w:rsidRDefault="00F61043" w:rsidP="00F61043">
      <w:pPr>
        <w:pStyle w:val="TH"/>
        <w:rPr>
          <w:ins w:id="640" w:author="Apple Inc." w:date="2025-03-28T10:57:00Z" w16du:dateUtc="2025-03-28T17:57:00Z"/>
          <w:color w:val="000000" w:themeColor="text1"/>
        </w:rPr>
      </w:pPr>
      <w:ins w:id="641" w:author="Apple Inc." w:date="2025-03-28T10:57:00Z" w16du:dateUtc="2025-03-28T17:57:00Z">
        <w:r w:rsidRPr="004B4345">
          <w:rPr>
            <w:color w:val="000000" w:themeColor="text1"/>
          </w:rPr>
          <w:lastRenderedPageBreak/>
          <w:t xml:space="preserve">Table </w:t>
        </w:r>
        <w:r>
          <w:rPr>
            <w:color w:val="000000" w:themeColor="text1"/>
          </w:rPr>
          <w:t>6</w:t>
        </w:r>
        <w:r w:rsidRPr="004B4345">
          <w:rPr>
            <w:color w:val="000000" w:themeColor="text1"/>
          </w:rPr>
          <w:t xml:space="preserve">. Link budget of </w:t>
        </w:r>
        <w:r>
          <w:rPr>
            <w:color w:val="000000" w:themeColor="text1"/>
          </w:rPr>
          <w:t>Blocker</w:t>
        </w:r>
        <w:r w:rsidRPr="004B4345">
          <w:rPr>
            <w:color w:val="000000" w:themeColor="text1"/>
          </w:rPr>
          <w:t xml:space="preserve"> for CA_n</w:t>
        </w:r>
        <w:r>
          <w:rPr>
            <w:color w:val="000000" w:themeColor="text1"/>
          </w:rPr>
          <w:t>25</w:t>
        </w:r>
        <w:r w:rsidRPr="004B4345">
          <w:rPr>
            <w:color w:val="000000" w:themeColor="text1"/>
          </w:rPr>
          <w:t>(2A)</w:t>
        </w:r>
      </w:ins>
    </w:p>
    <w:p w14:paraId="2052669C" w14:textId="77777777" w:rsidR="00F61043" w:rsidRDefault="00F61043" w:rsidP="00F61043">
      <w:pPr>
        <w:autoSpaceDE w:val="0"/>
        <w:autoSpaceDN w:val="0"/>
        <w:adjustRightInd w:val="0"/>
        <w:jc w:val="both"/>
        <w:rPr>
          <w:ins w:id="642" w:author="Apple Inc." w:date="2025-03-28T10:57:00Z" w16du:dateUtc="2025-03-28T17:57:00Z"/>
          <w:color w:val="000000" w:themeColor="text1"/>
          <w:sz w:val="20"/>
          <w:szCs w:val="20"/>
        </w:rPr>
      </w:pPr>
    </w:p>
    <w:tbl>
      <w:tblPr>
        <w:tblStyle w:val="TableGrid"/>
        <w:tblW w:w="0" w:type="auto"/>
        <w:jc w:val="center"/>
        <w:tblLook w:val="04A0" w:firstRow="1" w:lastRow="0" w:firstColumn="1" w:lastColumn="0" w:noHBand="0" w:noVBand="1"/>
      </w:tblPr>
      <w:tblGrid>
        <w:gridCol w:w="2155"/>
        <w:gridCol w:w="2023"/>
        <w:gridCol w:w="1975"/>
      </w:tblGrid>
      <w:tr w:rsidR="00F61043" w14:paraId="745B72D9" w14:textId="77777777" w:rsidTr="00986963">
        <w:trPr>
          <w:jc w:val="center"/>
          <w:ins w:id="643" w:author="Apple Inc." w:date="2025-03-28T10:57:00Z" w16du:dateUtc="2025-03-28T17:57:00Z"/>
        </w:trPr>
        <w:tc>
          <w:tcPr>
            <w:tcW w:w="2155" w:type="dxa"/>
          </w:tcPr>
          <w:p w14:paraId="1437236D" w14:textId="77777777" w:rsidR="00F61043" w:rsidRPr="007877CA" w:rsidRDefault="00F61043" w:rsidP="00986963">
            <w:pPr>
              <w:jc w:val="center"/>
              <w:rPr>
                <w:ins w:id="644" w:author="Apple Inc." w:date="2025-03-28T10:57:00Z" w16du:dateUtc="2025-03-28T17:57:00Z"/>
                <w:rFonts w:ascii="Arial" w:eastAsia="Times New Roman" w:hAnsi="Arial" w:cs="Arial"/>
                <w:b/>
                <w:bCs/>
                <w:color w:val="000000" w:themeColor="text1"/>
                <w:sz w:val="18"/>
                <w:szCs w:val="18"/>
              </w:rPr>
            </w:pPr>
            <w:ins w:id="645" w:author="Apple Inc." w:date="2025-03-28T10:57:00Z" w16du:dateUtc="2025-03-28T17:57:00Z">
              <w:r>
                <w:rPr>
                  <w:rFonts w:ascii="Arial" w:eastAsia="Times New Roman" w:hAnsi="Arial" w:cs="Arial"/>
                  <w:b/>
                  <w:bCs/>
                  <w:color w:val="000000" w:themeColor="text1"/>
                  <w:sz w:val="18"/>
                  <w:szCs w:val="18"/>
                </w:rPr>
                <w:t>Image rejection ratio (IRR) (dB)</w:t>
              </w:r>
            </w:ins>
          </w:p>
        </w:tc>
        <w:tc>
          <w:tcPr>
            <w:tcW w:w="3998" w:type="dxa"/>
            <w:gridSpan w:val="2"/>
          </w:tcPr>
          <w:p w14:paraId="2256BB48" w14:textId="77777777" w:rsidR="00F61043" w:rsidRDefault="00F61043" w:rsidP="00986963">
            <w:pPr>
              <w:autoSpaceDE w:val="0"/>
              <w:autoSpaceDN w:val="0"/>
              <w:adjustRightInd w:val="0"/>
              <w:jc w:val="center"/>
              <w:rPr>
                <w:ins w:id="646" w:author="Apple Inc." w:date="2025-03-28T10:57:00Z" w16du:dateUtc="2025-03-28T17:57:00Z"/>
                <w:color w:val="000000" w:themeColor="text1"/>
                <w:sz w:val="20"/>
                <w:szCs w:val="20"/>
              </w:rPr>
            </w:pPr>
            <w:ins w:id="647" w:author="Apple Inc." w:date="2025-03-28T10:57:00Z" w16du:dateUtc="2025-03-28T17:57:00Z">
              <w:r>
                <w:rPr>
                  <w:color w:val="000000" w:themeColor="text1"/>
                  <w:sz w:val="20"/>
                  <w:szCs w:val="20"/>
                </w:rPr>
                <w:t>25</w:t>
              </w:r>
            </w:ins>
          </w:p>
        </w:tc>
      </w:tr>
      <w:tr w:rsidR="00F61043" w14:paraId="115C4A59" w14:textId="77777777" w:rsidTr="00986963">
        <w:trPr>
          <w:jc w:val="center"/>
          <w:ins w:id="648" w:author="Apple Inc." w:date="2025-03-28T10:57:00Z" w16du:dateUtc="2025-03-28T17:57:00Z"/>
        </w:trPr>
        <w:tc>
          <w:tcPr>
            <w:tcW w:w="2155" w:type="dxa"/>
          </w:tcPr>
          <w:p w14:paraId="7351E9C9" w14:textId="77777777" w:rsidR="00F61043" w:rsidRPr="007877CA" w:rsidRDefault="00F61043" w:rsidP="00986963">
            <w:pPr>
              <w:jc w:val="center"/>
              <w:rPr>
                <w:ins w:id="649" w:author="Apple Inc." w:date="2025-03-28T10:57:00Z" w16du:dateUtc="2025-03-28T17:57:00Z"/>
                <w:rFonts w:ascii="Arial" w:eastAsia="Times New Roman" w:hAnsi="Arial" w:cs="Arial"/>
                <w:b/>
                <w:bCs/>
                <w:color w:val="000000" w:themeColor="text1"/>
                <w:sz w:val="18"/>
                <w:szCs w:val="18"/>
              </w:rPr>
            </w:pPr>
          </w:p>
        </w:tc>
        <w:tc>
          <w:tcPr>
            <w:tcW w:w="2023" w:type="dxa"/>
          </w:tcPr>
          <w:p w14:paraId="2882C712" w14:textId="77777777" w:rsidR="00F61043" w:rsidRPr="007877CA" w:rsidRDefault="00F61043" w:rsidP="00986963">
            <w:pPr>
              <w:autoSpaceDE w:val="0"/>
              <w:autoSpaceDN w:val="0"/>
              <w:adjustRightInd w:val="0"/>
              <w:jc w:val="both"/>
              <w:rPr>
                <w:ins w:id="650" w:author="Apple Inc." w:date="2025-03-28T10:57:00Z" w16du:dateUtc="2025-03-28T17:57:00Z"/>
                <w:rFonts w:ascii="Arial" w:eastAsia="Times New Roman" w:hAnsi="Arial" w:cs="Arial"/>
                <w:b/>
                <w:bCs/>
                <w:color w:val="000000" w:themeColor="text1"/>
                <w:sz w:val="18"/>
                <w:szCs w:val="18"/>
              </w:rPr>
            </w:pPr>
            <w:ins w:id="651" w:author="Apple Inc." w:date="2025-03-28T10:57:00Z" w16du:dateUtc="2025-03-28T17:57:00Z">
              <w:r w:rsidRPr="007877CA">
                <w:rPr>
                  <w:rFonts w:ascii="Arial" w:eastAsia="Times New Roman" w:hAnsi="Arial" w:cs="Arial"/>
                  <w:b/>
                  <w:bCs/>
                  <w:color w:val="000000" w:themeColor="text1"/>
                  <w:sz w:val="18"/>
                  <w:szCs w:val="18"/>
                </w:rPr>
                <w:t>PCC SNR (dB) after ADC</w:t>
              </w:r>
            </w:ins>
          </w:p>
        </w:tc>
        <w:tc>
          <w:tcPr>
            <w:tcW w:w="1975" w:type="dxa"/>
          </w:tcPr>
          <w:p w14:paraId="3C1BCB8A" w14:textId="77777777" w:rsidR="00F61043" w:rsidRPr="007877CA" w:rsidRDefault="00F61043" w:rsidP="00986963">
            <w:pPr>
              <w:autoSpaceDE w:val="0"/>
              <w:autoSpaceDN w:val="0"/>
              <w:adjustRightInd w:val="0"/>
              <w:jc w:val="both"/>
              <w:rPr>
                <w:ins w:id="652" w:author="Apple Inc." w:date="2025-03-28T10:57:00Z" w16du:dateUtc="2025-03-28T17:57:00Z"/>
                <w:rFonts w:ascii="Arial" w:eastAsia="Times New Roman" w:hAnsi="Arial" w:cs="Arial"/>
                <w:b/>
                <w:bCs/>
                <w:color w:val="000000" w:themeColor="text1"/>
                <w:sz w:val="18"/>
                <w:szCs w:val="18"/>
              </w:rPr>
            </w:pPr>
            <w:ins w:id="653" w:author="Apple Inc." w:date="2025-03-28T10:57:00Z" w16du:dateUtc="2025-03-28T17:57:00Z">
              <w:r w:rsidRPr="007877CA">
                <w:rPr>
                  <w:rFonts w:ascii="Arial" w:eastAsia="Times New Roman" w:hAnsi="Arial" w:cs="Arial"/>
                  <w:b/>
                  <w:bCs/>
                  <w:color w:val="000000" w:themeColor="text1"/>
                  <w:sz w:val="18"/>
                  <w:szCs w:val="18"/>
                </w:rPr>
                <w:t>SCC SNR (dB) after ADC</w:t>
              </w:r>
            </w:ins>
          </w:p>
        </w:tc>
      </w:tr>
      <w:tr w:rsidR="00F61043" w14:paraId="4B1E4A96" w14:textId="77777777" w:rsidTr="00986963">
        <w:trPr>
          <w:jc w:val="center"/>
          <w:ins w:id="654" w:author="Apple Inc." w:date="2025-03-28T10:57:00Z" w16du:dateUtc="2025-03-28T17:57:00Z"/>
        </w:trPr>
        <w:tc>
          <w:tcPr>
            <w:tcW w:w="2155" w:type="dxa"/>
          </w:tcPr>
          <w:p w14:paraId="1C9CEA50" w14:textId="77777777" w:rsidR="00F61043" w:rsidRPr="007877CA" w:rsidRDefault="00F61043" w:rsidP="00986963">
            <w:pPr>
              <w:jc w:val="center"/>
              <w:rPr>
                <w:ins w:id="655" w:author="Apple Inc." w:date="2025-03-28T10:57:00Z" w16du:dateUtc="2025-03-28T17:57:00Z"/>
                <w:rFonts w:ascii="Arial" w:eastAsia="Times New Roman" w:hAnsi="Arial" w:cs="Arial"/>
                <w:b/>
                <w:bCs/>
                <w:color w:val="000000" w:themeColor="text1"/>
                <w:sz w:val="18"/>
                <w:szCs w:val="18"/>
              </w:rPr>
            </w:pPr>
            <w:ins w:id="656" w:author="Apple Inc." w:date="2025-03-28T10:57:00Z" w16du:dateUtc="2025-03-28T17:57:00Z">
              <w:r>
                <w:rPr>
                  <w:rFonts w:ascii="Arial" w:eastAsia="Times New Roman" w:hAnsi="Arial" w:cs="Arial"/>
                  <w:b/>
                  <w:bCs/>
                  <w:color w:val="000000" w:themeColor="text1"/>
                  <w:sz w:val="18"/>
                  <w:szCs w:val="18"/>
                </w:rPr>
                <w:t>REFSENS</w:t>
              </w:r>
            </w:ins>
          </w:p>
        </w:tc>
        <w:tc>
          <w:tcPr>
            <w:tcW w:w="2023" w:type="dxa"/>
          </w:tcPr>
          <w:p w14:paraId="4AD5B875" w14:textId="77777777" w:rsidR="00F61043" w:rsidRDefault="00F61043" w:rsidP="00986963">
            <w:pPr>
              <w:autoSpaceDE w:val="0"/>
              <w:autoSpaceDN w:val="0"/>
              <w:adjustRightInd w:val="0"/>
              <w:jc w:val="center"/>
              <w:rPr>
                <w:ins w:id="657" w:author="Apple Inc." w:date="2025-03-28T10:57:00Z" w16du:dateUtc="2025-03-28T17:57:00Z"/>
                <w:color w:val="000000" w:themeColor="text1"/>
                <w:sz w:val="20"/>
                <w:szCs w:val="20"/>
              </w:rPr>
            </w:pPr>
            <w:ins w:id="658" w:author="Apple Inc." w:date="2025-03-28T10:57:00Z" w16du:dateUtc="2025-03-28T17:57:00Z">
              <w:r>
                <w:rPr>
                  <w:color w:val="000000" w:themeColor="text1"/>
                  <w:sz w:val="20"/>
                  <w:szCs w:val="20"/>
                </w:rPr>
                <w:t>-1</w:t>
              </w:r>
            </w:ins>
          </w:p>
        </w:tc>
        <w:tc>
          <w:tcPr>
            <w:tcW w:w="1975" w:type="dxa"/>
          </w:tcPr>
          <w:p w14:paraId="04123F98" w14:textId="77777777" w:rsidR="00F61043" w:rsidRDefault="00F61043" w:rsidP="00986963">
            <w:pPr>
              <w:autoSpaceDE w:val="0"/>
              <w:autoSpaceDN w:val="0"/>
              <w:adjustRightInd w:val="0"/>
              <w:jc w:val="center"/>
              <w:rPr>
                <w:ins w:id="659" w:author="Apple Inc." w:date="2025-03-28T10:57:00Z" w16du:dateUtc="2025-03-28T17:57:00Z"/>
                <w:color w:val="000000" w:themeColor="text1"/>
                <w:sz w:val="20"/>
                <w:szCs w:val="20"/>
              </w:rPr>
            </w:pPr>
            <w:ins w:id="660" w:author="Apple Inc." w:date="2025-03-28T10:57:00Z" w16du:dateUtc="2025-03-28T17:57:00Z">
              <w:r>
                <w:rPr>
                  <w:color w:val="000000" w:themeColor="text1"/>
                  <w:sz w:val="20"/>
                  <w:szCs w:val="20"/>
                </w:rPr>
                <w:t>-1</w:t>
              </w:r>
            </w:ins>
          </w:p>
        </w:tc>
      </w:tr>
      <w:tr w:rsidR="00F61043" w14:paraId="50DAE3EC" w14:textId="77777777" w:rsidTr="00986963">
        <w:trPr>
          <w:jc w:val="center"/>
          <w:ins w:id="661" w:author="Apple Inc." w:date="2025-03-28T10:57:00Z" w16du:dateUtc="2025-03-28T17:57:00Z"/>
        </w:trPr>
        <w:tc>
          <w:tcPr>
            <w:tcW w:w="2155" w:type="dxa"/>
          </w:tcPr>
          <w:p w14:paraId="64204850" w14:textId="77777777" w:rsidR="00F61043" w:rsidRPr="007877CA" w:rsidRDefault="00F61043" w:rsidP="00986963">
            <w:pPr>
              <w:jc w:val="center"/>
              <w:rPr>
                <w:ins w:id="662" w:author="Apple Inc." w:date="2025-03-28T10:57:00Z" w16du:dateUtc="2025-03-28T17:57:00Z"/>
                <w:rFonts w:ascii="Arial" w:eastAsia="Times New Roman" w:hAnsi="Arial" w:cs="Arial"/>
                <w:b/>
                <w:bCs/>
                <w:color w:val="000000" w:themeColor="text1"/>
                <w:sz w:val="18"/>
                <w:szCs w:val="18"/>
              </w:rPr>
            </w:pPr>
            <w:ins w:id="663" w:author="Apple Inc." w:date="2025-03-28T10:57:00Z" w16du:dateUtc="2025-03-28T17:57:00Z">
              <w:r w:rsidRPr="007877CA">
                <w:rPr>
                  <w:rFonts w:ascii="Arial" w:eastAsia="Times New Roman" w:hAnsi="Arial" w:cs="Arial"/>
                  <w:b/>
                  <w:bCs/>
                  <w:color w:val="000000" w:themeColor="text1"/>
                  <w:sz w:val="18"/>
                  <w:szCs w:val="18"/>
                </w:rPr>
                <w:t>ACS Case 1</w:t>
              </w:r>
            </w:ins>
          </w:p>
        </w:tc>
        <w:tc>
          <w:tcPr>
            <w:tcW w:w="2023" w:type="dxa"/>
          </w:tcPr>
          <w:p w14:paraId="45830D83" w14:textId="77777777" w:rsidR="00F61043" w:rsidRDefault="00F61043" w:rsidP="00986963">
            <w:pPr>
              <w:autoSpaceDE w:val="0"/>
              <w:autoSpaceDN w:val="0"/>
              <w:adjustRightInd w:val="0"/>
              <w:jc w:val="center"/>
              <w:rPr>
                <w:ins w:id="664" w:author="Apple Inc." w:date="2025-03-28T10:57:00Z" w16du:dateUtc="2025-03-28T17:57:00Z"/>
                <w:color w:val="000000" w:themeColor="text1"/>
                <w:sz w:val="20"/>
                <w:szCs w:val="20"/>
              </w:rPr>
            </w:pPr>
            <w:ins w:id="665" w:author="Apple Inc." w:date="2025-03-28T10:57:00Z" w16du:dateUtc="2025-03-28T17:57:00Z">
              <w:r>
                <w:rPr>
                  <w:color w:val="000000" w:themeColor="text1"/>
                  <w:sz w:val="20"/>
                  <w:szCs w:val="20"/>
                </w:rPr>
                <w:t>-6.5</w:t>
              </w:r>
            </w:ins>
          </w:p>
        </w:tc>
        <w:tc>
          <w:tcPr>
            <w:tcW w:w="1975" w:type="dxa"/>
          </w:tcPr>
          <w:p w14:paraId="4FAA3C5F" w14:textId="77777777" w:rsidR="00F61043" w:rsidRDefault="00F61043" w:rsidP="00986963">
            <w:pPr>
              <w:autoSpaceDE w:val="0"/>
              <w:autoSpaceDN w:val="0"/>
              <w:adjustRightInd w:val="0"/>
              <w:jc w:val="center"/>
              <w:rPr>
                <w:ins w:id="666" w:author="Apple Inc." w:date="2025-03-28T10:57:00Z" w16du:dateUtc="2025-03-28T17:57:00Z"/>
                <w:color w:val="000000" w:themeColor="text1"/>
                <w:sz w:val="20"/>
                <w:szCs w:val="20"/>
              </w:rPr>
            </w:pPr>
            <w:ins w:id="667" w:author="Apple Inc." w:date="2025-03-28T10:57:00Z" w16du:dateUtc="2025-03-28T17:57:00Z">
              <w:r>
                <w:rPr>
                  <w:color w:val="000000" w:themeColor="text1"/>
                  <w:sz w:val="20"/>
                  <w:szCs w:val="20"/>
                </w:rPr>
                <w:t>-6.5</w:t>
              </w:r>
            </w:ins>
          </w:p>
        </w:tc>
      </w:tr>
      <w:tr w:rsidR="00F61043" w14:paraId="278AFAED" w14:textId="77777777" w:rsidTr="00986963">
        <w:trPr>
          <w:jc w:val="center"/>
          <w:ins w:id="668" w:author="Apple Inc." w:date="2025-03-28T10:57:00Z" w16du:dateUtc="2025-03-28T17:57:00Z"/>
        </w:trPr>
        <w:tc>
          <w:tcPr>
            <w:tcW w:w="2155" w:type="dxa"/>
          </w:tcPr>
          <w:p w14:paraId="7866C5A6" w14:textId="77777777" w:rsidR="00F61043" w:rsidRPr="007877CA" w:rsidRDefault="00F61043" w:rsidP="00986963">
            <w:pPr>
              <w:jc w:val="center"/>
              <w:rPr>
                <w:ins w:id="669" w:author="Apple Inc." w:date="2025-03-28T10:57:00Z" w16du:dateUtc="2025-03-28T17:57:00Z"/>
                <w:rFonts w:ascii="Arial" w:eastAsia="Times New Roman" w:hAnsi="Arial" w:cs="Arial"/>
                <w:b/>
                <w:bCs/>
                <w:color w:val="000000" w:themeColor="text1"/>
                <w:sz w:val="18"/>
                <w:szCs w:val="18"/>
              </w:rPr>
            </w:pPr>
            <w:ins w:id="670" w:author="Apple Inc." w:date="2025-03-28T10:57:00Z" w16du:dateUtc="2025-03-28T17:57:00Z">
              <w:r w:rsidRPr="007877CA">
                <w:rPr>
                  <w:rFonts w:ascii="Arial" w:eastAsia="Times New Roman" w:hAnsi="Arial" w:cs="Arial"/>
                  <w:b/>
                  <w:bCs/>
                  <w:color w:val="000000" w:themeColor="text1"/>
                  <w:sz w:val="18"/>
                  <w:szCs w:val="18"/>
                </w:rPr>
                <w:t>ACS Case 2</w:t>
              </w:r>
            </w:ins>
          </w:p>
        </w:tc>
        <w:tc>
          <w:tcPr>
            <w:tcW w:w="2023" w:type="dxa"/>
          </w:tcPr>
          <w:p w14:paraId="19B9673F" w14:textId="77777777" w:rsidR="00F61043" w:rsidRDefault="00F61043" w:rsidP="00986963">
            <w:pPr>
              <w:autoSpaceDE w:val="0"/>
              <w:autoSpaceDN w:val="0"/>
              <w:adjustRightInd w:val="0"/>
              <w:jc w:val="center"/>
              <w:rPr>
                <w:ins w:id="671" w:author="Apple Inc." w:date="2025-03-28T10:57:00Z" w16du:dateUtc="2025-03-28T17:57:00Z"/>
                <w:color w:val="000000" w:themeColor="text1"/>
                <w:sz w:val="20"/>
                <w:szCs w:val="20"/>
              </w:rPr>
            </w:pPr>
            <w:ins w:id="672" w:author="Apple Inc." w:date="2025-03-28T10:57:00Z" w16du:dateUtc="2025-03-28T17:57:00Z">
              <w:r>
                <w:rPr>
                  <w:color w:val="000000" w:themeColor="text1"/>
                  <w:sz w:val="20"/>
                  <w:szCs w:val="20"/>
                </w:rPr>
                <w:t>-6.5</w:t>
              </w:r>
            </w:ins>
          </w:p>
        </w:tc>
        <w:tc>
          <w:tcPr>
            <w:tcW w:w="1975" w:type="dxa"/>
          </w:tcPr>
          <w:p w14:paraId="78BA8B9D" w14:textId="77777777" w:rsidR="00F61043" w:rsidRDefault="00F61043" w:rsidP="00986963">
            <w:pPr>
              <w:autoSpaceDE w:val="0"/>
              <w:autoSpaceDN w:val="0"/>
              <w:adjustRightInd w:val="0"/>
              <w:jc w:val="center"/>
              <w:rPr>
                <w:ins w:id="673" w:author="Apple Inc." w:date="2025-03-28T10:57:00Z" w16du:dateUtc="2025-03-28T17:57:00Z"/>
                <w:color w:val="000000" w:themeColor="text1"/>
                <w:sz w:val="20"/>
                <w:szCs w:val="20"/>
              </w:rPr>
            </w:pPr>
            <w:ins w:id="674" w:author="Apple Inc." w:date="2025-03-28T10:57:00Z" w16du:dateUtc="2025-03-28T17:57:00Z">
              <w:r>
                <w:rPr>
                  <w:color w:val="000000" w:themeColor="text1"/>
                  <w:sz w:val="20"/>
                  <w:szCs w:val="20"/>
                </w:rPr>
                <w:t>-6.5</w:t>
              </w:r>
            </w:ins>
          </w:p>
        </w:tc>
      </w:tr>
      <w:tr w:rsidR="00F61043" w14:paraId="0D97E8C9" w14:textId="77777777" w:rsidTr="00986963">
        <w:trPr>
          <w:jc w:val="center"/>
          <w:ins w:id="675" w:author="Apple Inc." w:date="2025-03-28T10:57:00Z" w16du:dateUtc="2025-03-28T17:57:00Z"/>
        </w:trPr>
        <w:tc>
          <w:tcPr>
            <w:tcW w:w="2155" w:type="dxa"/>
          </w:tcPr>
          <w:p w14:paraId="19C9175D" w14:textId="77777777" w:rsidR="00F61043" w:rsidRPr="007877CA" w:rsidRDefault="00F61043" w:rsidP="00986963">
            <w:pPr>
              <w:jc w:val="center"/>
              <w:rPr>
                <w:ins w:id="676" w:author="Apple Inc." w:date="2025-03-28T10:57:00Z" w16du:dateUtc="2025-03-28T17:57:00Z"/>
                <w:rFonts w:ascii="Arial" w:eastAsia="Times New Roman" w:hAnsi="Arial" w:cs="Arial"/>
                <w:b/>
                <w:bCs/>
                <w:color w:val="000000" w:themeColor="text1"/>
                <w:sz w:val="18"/>
                <w:szCs w:val="18"/>
              </w:rPr>
            </w:pPr>
            <w:ins w:id="677" w:author="Apple Inc." w:date="2025-03-28T10:57:00Z" w16du:dateUtc="2025-03-28T17:57:00Z">
              <w:r w:rsidRPr="007877CA">
                <w:rPr>
                  <w:rFonts w:ascii="Arial" w:eastAsia="Times New Roman" w:hAnsi="Arial" w:cs="Arial"/>
                  <w:b/>
                  <w:bCs/>
                  <w:color w:val="000000" w:themeColor="text1"/>
                  <w:sz w:val="18"/>
                  <w:szCs w:val="18"/>
                </w:rPr>
                <w:t>IBB Case 1</w:t>
              </w:r>
            </w:ins>
          </w:p>
        </w:tc>
        <w:tc>
          <w:tcPr>
            <w:tcW w:w="2023" w:type="dxa"/>
          </w:tcPr>
          <w:p w14:paraId="52920647" w14:textId="77777777" w:rsidR="00F61043" w:rsidRDefault="00F61043" w:rsidP="00986963">
            <w:pPr>
              <w:autoSpaceDE w:val="0"/>
              <w:autoSpaceDN w:val="0"/>
              <w:adjustRightInd w:val="0"/>
              <w:jc w:val="center"/>
              <w:rPr>
                <w:ins w:id="678" w:author="Apple Inc." w:date="2025-03-28T10:57:00Z" w16du:dateUtc="2025-03-28T17:57:00Z"/>
                <w:color w:val="000000" w:themeColor="text1"/>
                <w:sz w:val="20"/>
                <w:szCs w:val="20"/>
              </w:rPr>
            </w:pPr>
            <w:ins w:id="679" w:author="Apple Inc." w:date="2025-03-28T10:57:00Z" w16du:dateUtc="2025-03-28T17:57:00Z">
              <w:r>
                <w:rPr>
                  <w:color w:val="000000" w:themeColor="text1"/>
                  <w:sz w:val="20"/>
                  <w:szCs w:val="20"/>
                </w:rPr>
                <w:t>1.5</w:t>
              </w:r>
            </w:ins>
          </w:p>
        </w:tc>
        <w:tc>
          <w:tcPr>
            <w:tcW w:w="1975" w:type="dxa"/>
          </w:tcPr>
          <w:p w14:paraId="4707B42C" w14:textId="77777777" w:rsidR="00F61043" w:rsidRDefault="00F61043" w:rsidP="00986963">
            <w:pPr>
              <w:autoSpaceDE w:val="0"/>
              <w:autoSpaceDN w:val="0"/>
              <w:adjustRightInd w:val="0"/>
              <w:jc w:val="center"/>
              <w:rPr>
                <w:ins w:id="680" w:author="Apple Inc." w:date="2025-03-28T10:57:00Z" w16du:dateUtc="2025-03-28T17:57:00Z"/>
                <w:color w:val="000000" w:themeColor="text1"/>
                <w:sz w:val="20"/>
                <w:szCs w:val="20"/>
              </w:rPr>
            </w:pPr>
            <w:ins w:id="681" w:author="Apple Inc." w:date="2025-03-28T10:57:00Z" w16du:dateUtc="2025-03-28T17:57:00Z">
              <w:r>
                <w:rPr>
                  <w:color w:val="000000" w:themeColor="text1"/>
                  <w:sz w:val="20"/>
                  <w:szCs w:val="20"/>
                </w:rPr>
                <w:t>2.2</w:t>
              </w:r>
            </w:ins>
          </w:p>
        </w:tc>
      </w:tr>
      <w:tr w:rsidR="00F61043" w14:paraId="49269D51" w14:textId="77777777" w:rsidTr="00986963">
        <w:trPr>
          <w:jc w:val="center"/>
          <w:ins w:id="682" w:author="Apple Inc." w:date="2025-03-28T10:57:00Z" w16du:dateUtc="2025-03-28T17:57:00Z"/>
        </w:trPr>
        <w:tc>
          <w:tcPr>
            <w:tcW w:w="2155" w:type="dxa"/>
          </w:tcPr>
          <w:p w14:paraId="17CA109C" w14:textId="77777777" w:rsidR="00F61043" w:rsidRPr="007877CA" w:rsidRDefault="00F61043" w:rsidP="00986963">
            <w:pPr>
              <w:jc w:val="center"/>
              <w:rPr>
                <w:ins w:id="683" w:author="Apple Inc." w:date="2025-03-28T10:57:00Z" w16du:dateUtc="2025-03-28T17:57:00Z"/>
                <w:rFonts w:ascii="Arial" w:eastAsia="Times New Roman" w:hAnsi="Arial" w:cs="Arial"/>
                <w:b/>
                <w:bCs/>
                <w:color w:val="000000" w:themeColor="text1"/>
                <w:sz w:val="18"/>
                <w:szCs w:val="18"/>
              </w:rPr>
            </w:pPr>
            <w:ins w:id="684" w:author="Apple Inc." w:date="2025-03-28T10:57:00Z" w16du:dateUtc="2025-03-28T17:57:00Z">
              <w:r w:rsidRPr="007877CA">
                <w:rPr>
                  <w:rFonts w:ascii="Arial" w:eastAsia="Times New Roman" w:hAnsi="Arial" w:cs="Arial"/>
                  <w:b/>
                  <w:bCs/>
                  <w:color w:val="000000" w:themeColor="text1"/>
                  <w:sz w:val="18"/>
                  <w:szCs w:val="18"/>
                </w:rPr>
                <w:t>IBB Case 2</w:t>
              </w:r>
            </w:ins>
          </w:p>
        </w:tc>
        <w:tc>
          <w:tcPr>
            <w:tcW w:w="2023" w:type="dxa"/>
          </w:tcPr>
          <w:p w14:paraId="3DEBDCE1" w14:textId="77777777" w:rsidR="00F61043" w:rsidRDefault="00F61043" w:rsidP="00986963">
            <w:pPr>
              <w:autoSpaceDE w:val="0"/>
              <w:autoSpaceDN w:val="0"/>
              <w:adjustRightInd w:val="0"/>
              <w:jc w:val="center"/>
              <w:rPr>
                <w:ins w:id="685" w:author="Apple Inc." w:date="2025-03-28T10:57:00Z" w16du:dateUtc="2025-03-28T17:57:00Z"/>
                <w:color w:val="000000" w:themeColor="text1"/>
                <w:sz w:val="20"/>
                <w:szCs w:val="20"/>
              </w:rPr>
            </w:pPr>
            <w:ins w:id="686" w:author="Apple Inc." w:date="2025-03-28T10:57:00Z" w16du:dateUtc="2025-03-28T17:57:00Z">
              <w:r>
                <w:rPr>
                  <w:color w:val="000000" w:themeColor="text1"/>
                  <w:sz w:val="20"/>
                  <w:szCs w:val="20"/>
                </w:rPr>
                <w:t>-10.5</w:t>
              </w:r>
            </w:ins>
          </w:p>
        </w:tc>
        <w:tc>
          <w:tcPr>
            <w:tcW w:w="1975" w:type="dxa"/>
          </w:tcPr>
          <w:p w14:paraId="1C858406" w14:textId="77777777" w:rsidR="00F61043" w:rsidRDefault="00F61043" w:rsidP="00986963">
            <w:pPr>
              <w:autoSpaceDE w:val="0"/>
              <w:autoSpaceDN w:val="0"/>
              <w:adjustRightInd w:val="0"/>
              <w:jc w:val="center"/>
              <w:rPr>
                <w:ins w:id="687" w:author="Apple Inc." w:date="2025-03-28T10:57:00Z" w16du:dateUtc="2025-03-28T17:57:00Z"/>
                <w:color w:val="000000" w:themeColor="text1"/>
                <w:sz w:val="20"/>
                <w:szCs w:val="20"/>
              </w:rPr>
            </w:pPr>
            <w:ins w:id="688" w:author="Apple Inc." w:date="2025-03-28T10:57:00Z" w16du:dateUtc="2025-03-28T17:57:00Z">
              <w:r>
                <w:rPr>
                  <w:color w:val="000000" w:themeColor="text1"/>
                  <w:sz w:val="20"/>
                  <w:szCs w:val="20"/>
                </w:rPr>
                <w:t>-9.8</w:t>
              </w:r>
            </w:ins>
          </w:p>
        </w:tc>
      </w:tr>
    </w:tbl>
    <w:p w14:paraId="696DFCAC" w14:textId="77777777" w:rsidR="00F61043" w:rsidRDefault="00F61043" w:rsidP="00F61043">
      <w:pPr>
        <w:autoSpaceDE w:val="0"/>
        <w:autoSpaceDN w:val="0"/>
        <w:adjustRightInd w:val="0"/>
        <w:jc w:val="both"/>
        <w:rPr>
          <w:ins w:id="689" w:author="Apple Inc." w:date="2025-03-28T10:57:00Z" w16du:dateUtc="2025-03-28T17:57:00Z"/>
          <w:color w:val="000000" w:themeColor="text1"/>
          <w:sz w:val="20"/>
          <w:szCs w:val="20"/>
        </w:rPr>
      </w:pPr>
    </w:p>
    <w:p w14:paraId="3B8340EE" w14:textId="77777777" w:rsidR="00F61043" w:rsidRDefault="00F61043" w:rsidP="00F61043">
      <w:pPr>
        <w:autoSpaceDE w:val="0"/>
        <w:autoSpaceDN w:val="0"/>
        <w:adjustRightInd w:val="0"/>
        <w:jc w:val="both"/>
        <w:rPr>
          <w:ins w:id="690" w:author="Apple Inc." w:date="2025-03-28T10:57:00Z" w16du:dateUtc="2025-03-28T17:57:00Z"/>
          <w:color w:val="000000" w:themeColor="text1"/>
          <w:sz w:val="20"/>
          <w:szCs w:val="20"/>
        </w:rPr>
      </w:pPr>
      <w:proofErr w:type="gramStart"/>
      <w:ins w:id="691" w:author="Apple Inc." w:date="2025-03-28T10:57:00Z" w16du:dateUtc="2025-03-28T17:57:00Z">
        <w:r>
          <w:rPr>
            <w:color w:val="000000" w:themeColor="text1"/>
            <w:sz w:val="20"/>
            <w:szCs w:val="20"/>
          </w:rPr>
          <w:t>It can be seen that the</w:t>
        </w:r>
        <w:proofErr w:type="gramEnd"/>
        <w:r>
          <w:rPr>
            <w:color w:val="000000" w:themeColor="text1"/>
            <w:sz w:val="20"/>
            <w:szCs w:val="20"/>
          </w:rPr>
          <w:t xml:space="preserve"> SNR for ACS Case 1, ACS Case 2 and IBB Case 2 is 5-10dB below -1dB, showing the image of the blocker causes strong interference to the receiver. </w:t>
        </w:r>
      </w:ins>
    </w:p>
    <w:p w14:paraId="355EBA43" w14:textId="77777777" w:rsidR="00F61043" w:rsidRDefault="00F61043" w:rsidP="00F61043">
      <w:pPr>
        <w:autoSpaceDE w:val="0"/>
        <w:autoSpaceDN w:val="0"/>
        <w:adjustRightInd w:val="0"/>
        <w:jc w:val="both"/>
        <w:rPr>
          <w:ins w:id="692" w:author="Apple Inc." w:date="2025-03-28T10:57:00Z" w16du:dateUtc="2025-03-28T17:57:00Z"/>
          <w:color w:val="000000" w:themeColor="text1"/>
          <w:sz w:val="20"/>
          <w:szCs w:val="20"/>
        </w:rPr>
      </w:pPr>
    </w:p>
    <w:p w14:paraId="0E1C60FA" w14:textId="77777777" w:rsidR="00F61043" w:rsidRDefault="00F61043" w:rsidP="00F61043">
      <w:pPr>
        <w:autoSpaceDE w:val="0"/>
        <w:autoSpaceDN w:val="0"/>
        <w:adjustRightInd w:val="0"/>
        <w:jc w:val="both"/>
        <w:rPr>
          <w:ins w:id="693" w:author="Apple Inc." w:date="2025-03-28T10:57:00Z" w16du:dateUtc="2025-03-28T17:57:00Z"/>
          <w:color w:val="000000" w:themeColor="text1"/>
          <w:sz w:val="20"/>
          <w:szCs w:val="20"/>
        </w:rPr>
      </w:pPr>
      <w:ins w:id="694" w:author="Apple Inc." w:date="2025-03-28T10:57:00Z" w16du:dateUtc="2025-03-28T17:57:00Z">
        <w:r>
          <w:rPr>
            <w:color w:val="000000" w:themeColor="text1"/>
            <w:sz w:val="20"/>
            <w:szCs w:val="20"/>
          </w:rPr>
          <w:t>Another way to address the image interference issue is to limit the blocker to wanted CC power ratio of 26dB. If this is the case, SNRs for ACS/IBB Case 1 and 2 in Table 5 and Table 6 will be -1dB or higher.</w:t>
        </w:r>
      </w:ins>
    </w:p>
    <w:p w14:paraId="1B2B8A0D" w14:textId="77777777" w:rsidR="00DC5AD1" w:rsidRDefault="00DC5AD1" w:rsidP="00F04A63">
      <w:pPr>
        <w:autoSpaceDE w:val="0"/>
        <w:autoSpaceDN w:val="0"/>
        <w:adjustRightInd w:val="0"/>
        <w:jc w:val="both"/>
        <w:rPr>
          <w:color w:val="000000" w:themeColor="text1"/>
          <w:sz w:val="20"/>
          <w:szCs w:val="20"/>
        </w:rPr>
      </w:pPr>
    </w:p>
    <w:p w14:paraId="50FD6847" w14:textId="77777777" w:rsidR="00724653" w:rsidRDefault="00724653" w:rsidP="00435B44">
      <w:pPr>
        <w:rPr>
          <w:color w:val="000000" w:themeColor="text1"/>
          <w:sz w:val="20"/>
          <w:szCs w:val="20"/>
        </w:rPr>
      </w:pPr>
    </w:p>
    <w:p w14:paraId="5FAD4C6D" w14:textId="0499E8DB" w:rsidR="00724653" w:rsidRPr="007C085E" w:rsidRDefault="00724653" w:rsidP="00724653">
      <w:pPr>
        <w:pStyle w:val="3GPPNormalText"/>
        <w:rPr>
          <w:rFonts w:eastAsiaTheme="minorEastAsia"/>
        </w:rPr>
      </w:pPr>
      <w:r w:rsidRPr="007C085E">
        <w:rPr>
          <w:rStyle w:val="Strong"/>
          <w:rFonts w:hint="eastAsia"/>
          <w:color w:val="C00000"/>
          <w:lang w:val="en-US"/>
        </w:rPr>
        <w:t>&lt;</w:t>
      </w:r>
      <w:r w:rsidRPr="007C085E">
        <w:rPr>
          <w:rStyle w:val="Strong"/>
          <w:color w:val="C00000"/>
          <w:lang w:val="en-US"/>
        </w:rPr>
        <w:t>&lt;</w:t>
      </w:r>
      <w:r>
        <w:rPr>
          <w:rStyle w:val="Strong"/>
          <w:color w:val="C00000"/>
          <w:lang w:val="en-US"/>
        </w:rPr>
        <w:t>End</w:t>
      </w:r>
      <w:r w:rsidRPr="007C085E">
        <w:rPr>
          <w:rStyle w:val="Strong"/>
          <w:color w:val="C00000"/>
          <w:lang w:val="en-US"/>
        </w:rPr>
        <w:t xml:space="preserve"> of Change</w:t>
      </w:r>
      <w:r>
        <w:rPr>
          <w:rStyle w:val="Strong"/>
          <w:color w:val="C00000"/>
          <w:lang w:val="en-US"/>
        </w:rPr>
        <w:t xml:space="preserve"> 1</w:t>
      </w:r>
      <w:r w:rsidRPr="007C085E">
        <w:rPr>
          <w:rStyle w:val="Strong"/>
          <w:color w:val="C00000"/>
          <w:lang w:val="en-US"/>
        </w:rPr>
        <w:t xml:space="preserve"> for TR 38.</w:t>
      </w:r>
      <w:r>
        <w:rPr>
          <w:rStyle w:val="Strong"/>
          <w:color w:val="C00000"/>
          <w:lang w:val="en-US"/>
        </w:rPr>
        <w:t>755</w:t>
      </w:r>
      <w:r w:rsidRPr="007C085E">
        <w:rPr>
          <w:rStyle w:val="Strong"/>
          <w:color w:val="C00000"/>
          <w:lang w:val="en-US"/>
        </w:rPr>
        <w:t>&gt;&gt;</w:t>
      </w:r>
    </w:p>
    <w:p w14:paraId="3B3DFD62" w14:textId="77777777" w:rsidR="00724653" w:rsidRPr="00724653" w:rsidRDefault="00724653" w:rsidP="00435B44">
      <w:pPr>
        <w:rPr>
          <w:color w:val="000000" w:themeColor="text1"/>
          <w:sz w:val="20"/>
          <w:szCs w:val="20"/>
          <w:lang w:val="x-none"/>
        </w:rPr>
      </w:pPr>
    </w:p>
    <w:p w14:paraId="15F47EB3" w14:textId="77777777" w:rsidR="00724653" w:rsidRPr="004B4345" w:rsidRDefault="00724653" w:rsidP="00435B44">
      <w:pPr>
        <w:rPr>
          <w:color w:val="000000" w:themeColor="text1"/>
          <w:sz w:val="20"/>
          <w:szCs w:val="20"/>
        </w:rPr>
      </w:pP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bookmarkEnd w:id="0"/>
    <w:p w14:paraId="25B8AB3B" w14:textId="77777777" w:rsidR="00E26715" w:rsidRDefault="00E26715" w:rsidP="00DC5AD1">
      <w:pPr>
        <w:pStyle w:val="EX"/>
        <w:rPr>
          <w:color w:val="000000" w:themeColor="text1"/>
          <w:sz w:val="20"/>
          <w:szCs w:val="20"/>
        </w:rPr>
      </w:pPr>
      <w:r w:rsidRPr="00E26715">
        <w:rPr>
          <w:color w:val="000000" w:themeColor="text1"/>
          <w:sz w:val="20"/>
          <w:szCs w:val="20"/>
        </w:rPr>
        <w:t xml:space="preserve">TR 38.755 V0.0.1 </w:t>
      </w:r>
    </w:p>
    <w:p w14:paraId="16445F87" w14:textId="03CD15C3" w:rsidR="005F613D" w:rsidRPr="00DC5AD1" w:rsidRDefault="006B57B1" w:rsidP="00DC5AD1">
      <w:pPr>
        <w:pStyle w:val="EX"/>
        <w:rPr>
          <w:color w:val="000000" w:themeColor="text1"/>
          <w:sz w:val="20"/>
          <w:szCs w:val="20"/>
        </w:rPr>
      </w:pPr>
      <w:r w:rsidRPr="004B4345">
        <w:rPr>
          <w:color w:val="000000" w:themeColor="text1"/>
          <w:sz w:val="20"/>
          <w:szCs w:val="20"/>
        </w:rPr>
        <w:t>R4-2</w:t>
      </w:r>
      <w:r>
        <w:rPr>
          <w:color w:val="000000" w:themeColor="text1"/>
          <w:sz w:val="20"/>
          <w:szCs w:val="20"/>
        </w:rPr>
        <w:t>50</w:t>
      </w:r>
      <w:r w:rsidR="00E26715">
        <w:rPr>
          <w:color w:val="000000" w:themeColor="text1"/>
          <w:sz w:val="20"/>
          <w:szCs w:val="20"/>
        </w:rPr>
        <w:t>4451</w:t>
      </w:r>
      <w:r w:rsidRPr="004B4345">
        <w:rPr>
          <w:color w:val="000000" w:themeColor="text1"/>
          <w:sz w:val="20"/>
          <w:szCs w:val="20"/>
        </w:rPr>
        <w:t>, "</w:t>
      </w:r>
      <w:r w:rsidRPr="006B57B1">
        <w:rPr>
          <w:color w:val="000000" w:themeColor="text1"/>
          <w:sz w:val="20"/>
          <w:szCs w:val="20"/>
        </w:rPr>
        <w:t>On UE RF requirements for fragmented carriers</w:t>
      </w:r>
      <w:r w:rsidRPr="004B4345">
        <w:rPr>
          <w:color w:val="000000" w:themeColor="text1"/>
          <w:sz w:val="20"/>
          <w:szCs w:val="20"/>
        </w:rPr>
        <w:t xml:space="preserve">," </w:t>
      </w:r>
      <w:r>
        <w:rPr>
          <w:color w:val="000000" w:themeColor="text1"/>
          <w:sz w:val="20"/>
          <w:szCs w:val="20"/>
        </w:rPr>
        <w:t>Apple</w:t>
      </w:r>
    </w:p>
    <w:sectPr w:rsidR="005F613D" w:rsidRPr="00DC5AD1"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490A2" w14:textId="77777777" w:rsidR="00CF360E" w:rsidRDefault="00CF360E">
      <w:r>
        <w:separator/>
      </w:r>
    </w:p>
  </w:endnote>
  <w:endnote w:type="continuationSeparator" w:id="0">
    <w:p w14:paraId="3F42B0E5" w14:textId="77777777" w:rsidR="00CF360E" w:rsidRDefault="00CF3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0FE23" w14:textId="77777777" w:rsidR="00CF360E" w:rsidRDefault="00CF360E">
      <w:r>
        <w:separator/>
      </w:r>
    </w:p>
  </w:footnote>
  <w:footnote w:type="continuationSeparator" w:id="0">
    <w:p w14:paraId="7D0E2469" w14:textId="77777777" w:rsidR="00CF360E" w:rsidRDefault="00CF3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836B9"/>
    <w:multiLevelType w:val="hybridMultilevel"/>
    <w:tmpl w:val="310CE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3"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05B6118"/>
    <w:multiLevelType w:val="hybridMultilevel"/>
    <w:tmpl w:val="65722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40" w15:restartNumberingAfterBreak="0">
    <w:nsid w:val="6D43754F"/>
    <w:multiLevelType w:val="hybridMultilevel"/>
    <w:tmpl w:val="3ADA1B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783209E"/>
    <w:multiLevelType w:val="hybridMultilevel"/>
    <w:tmpl w:val="F1F84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6D19B5"/>
    <w:multiLevelType w:val="hybridMultilevel"/>
    <w:tmpl w:val="DA2EB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7"/>
  </w:num>
  <w:num w:numId="5" w16cid:durableId="1501116029">
    <w:abstractNumId w:val="3"/>
  </w:num>
  <w:num w:numId="6" w16cid:durableId="1775780724">
    <w:abstractNumId w:val="3"/>
  </w:num>
  <w:num w:numId="7" w16cid:durableId="2004430155">
    <w:abstractNumId w:val="20"/>
  </w:num>
  <w:num w:numId="8" w16cid:durableId="820000239">
    <w:abstractNumId w:val="6"/>
  </w:num>
  <w:num w:numId="9" w16cid:durableId="1418207271">
    <w:abstractNumId w:val="25"/>
  </w:num>
  <w:num w:numId="10" w16cid:durableId="1583371418">
    <w:abstractNumId w:val="35"/>
  </w:num>
  <w:num w:numId="11" w16cid:durableId="654532386">
    <w:abstractNumId w:val="13"/>
  </w:num>
  <w:num w:numId="12" w16cid:durableId="1304584639">
    <w:abstractNumId w:val="11"/>
  </w:num>
  <w:num w:numId="13" w16cid:durableId="721171787">
    <w:abstractNumId w:val="9"/>
  </w:num>
  <w:num w:numId="14" w16cid:durableId="1592349769">
    <w:abstractNumId w:val="34"/>
  </w:num>
  <w:num w:numId="15" w16cid:durableId="278998918">
    <w:abstractNumId w:val="16"/>
  </w:num>
  <w:num w:numId="16" w16cid:durableId="434713335">
    <w:abstractNumId w:val="31"/>
  </w:num>
  <w:num w:numId="17" w16cid:durableId="1786650561">
    <w:abstractNumId w:val="17"/>
  </w:num>
  <w:num w:numId="18" w16cid:durableId="119229966">
    <w:abstractNumId w:val="7"/>
  </w:num>
  <w:num w:numId="19" w16cid:durableId="773282714">
    <w:abstractNumId w:val="22"/>
  </w:num>
  <w:num w:numId="20" w16cid:durableId="1943295931">
    <w:abstractNumId w:val="1"/>
  </w:num>
  <w:num w:numId="21" w16cid:durableId="721640857">
    <w:abstractNumId w:val="42"/>
  </w:num>
  <w:num w:numId="22" w16cid:durableId="1167212164">
    <w:abstractNumId w:val="44"/>
  </w:num>
  <w:num w:numId="23" w16cid:durableId="240023206">
    <w:abstractNumId w:val="23"/>
  </w:num>
  <w:num w:numId="24" w16cid:durableId="191648044">
    <w:abstractNumId w:val="12"/>
  </w:num>
  <w:num w:numId="25" w16cid:durableId="473066965">
    <w:abstractNumId w:val="21"/>
  </w:num>
  <w:num w:numId="26" w16cid:durableId="1489638411">
    <w:abstractNumId w:val="19"/>
  </w:num>
  <w:num w:numId="27" w16cid:durableId="1422525457">
    <w:abstractNumId w:val="18"/>
  </w:num>
  <w:num w:numId="28" w16cid:durableId="653946618">
    <w:abstractNumId w:val="4"/>
  </w:num>
  <w:num w:numId="29" w16cid:durableId="1543327048">
    <w:abstractNumId w:val="45"/>
  </w:num>
  <w:num w:numId="30" w16cid:durableId="991716118">
    <w:abstractNumId w:val="14"/>
  </w:num>
  <w:num w:numId="31" w16cid:durableId="737675157">
    <w:abstractNumId w:val="15"/>
  </w:num>
  <w:num w:numId="32" w16cid:durableId="526335178">
    <w:abstractNumId w:val="10"/>
  </w:num>
  <w:num w:numId="33" w16cid:durableId="557739517">
    <w:abstractNumId w:val="24"/>
  </w:num>
  <w:num w:numId="34" w16cid:durableId="1264847130">
    <w:abstractNumId w:val="39"/>
  </w:num>
  <w:num w:numId="35" w16cid:durableId="371812856">
    <w:abstractNumId w:val="26"/>
  </w:num>
  <w:num w:numId="36" w16cid:durableId="1489981921">
    <w:abstractNumId w:val="32"/>
  </w:num>
  <w:num w:numId="37" w16cid:durableId="612204437">
    <w:abstractNumId w:val="29"/>
  </w:num>
  <w:num w:numId="38" w16cid:durableId="62991483">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33"/>
  </w:num>
  <w:num w:numId="40" w16cid:durableId="1103039994">
    <w:abstractNumId w:val="30"/>
  </w:num>
  <w:num w:numId="41" w16cid:durableId="606161233">
    <w:abstractNumId w:val="8"/>
  </w:num>
  <w:num w:numId="42" w16cid:durableId="377362836">
    <w:abstractNumId w:val="5"/>
  </w:num>
  <w:num w:numId="43" w16cid:durableId="1526678661">
    <w:abstractNumId w:val="38"/>
  </w:num>
  <w:num w:numId="44" w16cid:durableId="1584561220">
    <w:abstractNumId w:val="40"/>
  </w:num>
  <w:num w:numId="45" w16cid:durableId="1568345534">
    <w:abstractNumId w:val="43"/>
  </w:num>
  <w:num w:numId="46" w16cid:durableId="1689335221">
    <w:abstractNumId w:val="28"/>
  </w:num>
  <w:num w:numId="47" w16cid:durableId="77220480">
    <w:abstractNumId w:val="36"/>
  </w:num>
  <w:num w:numId="48" w16cid:durableId="1822648281">
    <w:abstractNumId w:val="27"/>
  </w:num>
  <w:num w:numId="49" w16cid:durableId="238684573">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22507"/>
    <w:rsid w:val="000262F6"/>
    <w:rsid w:val="00026BD3"/>
    <w:rsid w:val="00027463"/>
    <w:rsid w:val="00027A50"/>
    <w:rsid w:val="00033397"/>
    <w:rsid w:val="00034883"/>
    <w:rsid w:val="00040095"/>
    <w:rsid w:val="000438C2"/>
    <w:rsid w:val="00046768"/>
    <w:rsid w:val="0004681A"/>
    <w:rsid w:val="00051834"/>
    <w:rsid w:val="000528BC"/>
    <w:rsid w:val="0005477E"/>
    <w:rsid w:val="00054A22"/>
    <w:rsid w:val="00060F87"/>
    <w:rsid w:val="00062023"/>
    <w:rsid w:val="00063A26"/>
    <w:rsid w:val="000655A6"/>
    <w:rsid w:val="00072EE7"/>
    <w:rsid w:val="00077697"/>
    <w:rsid w:val="00080512"/>
    <w:rsid w:val="00082A83"/>
    <w:rsid w:val="0009500A"/>
    <w:rsid w:val="00096CD8"/>
    <w:rsid w:val="000A365D"/>
    <w:rsid w:val="000A46CB"/>
    <w:rsid w:val="000A6245"/>
    <w:rsid w:val="000A68F3"/>
    <w:rsid w:val="000B4E6A"/>
    <w:rsid w:val="000B7599"/>
    <w:rsid w:val="000C0906"/>
    <w:rsid w:val="000C360A"/>
    <w:rsid w:val="000C47C3"/>
    <w:rsid w:val="000D08EF"/>
    <w:rsid w:val="000D2AB6"/>
    <w:rsid w:val="000D2C4B"/>
    <w:rsid w:val="000D58AB"/>
    <w:rsid w:val="000D7878"/>
    <w:rsid w:val="000E2674"/>
    <w:rsid w:val="000E3702"/>
    <w:rsid w:val="000E5696"/>
    <w:rsid w:val="000E6132"/>
    <w:rsid w:val="000F1D2A"/>
    <w:rsid w:val="000F2378"/>
    <w:rsid w:val="000F3400"/>
    <w:rsid w:val="000F42F7"/>
    <w:rsid w:val="000F4BE8"/>
    <w:rsid w:val="000F5D71"/>
    <w:rsid w:val="00101278"/>
    <w:rsid w:val="00101EB9"/>
    <w:rsid w:val="00104BC6"/>
    <w:rsid w:val="001117B3"/>
    <w:rsid w:val="00112A20"/>
    <w:rsid w:val="00112D80"/>
    <w:rsid w:val="00114E2C"/>
    <w:rsid w:val="00125033"/>
    <w:rsid w:val="00130B69"/>
    <w:rsid w:val="00130E71"/>
    <w:rsid w:val="001319D7"/>
    <w:rsid w:val="00133525"/>
    <w:rsid w:val="00134E23"/>
    <w:rsid w:val="00134F65"/>
    <w:rsid w:val="00135619"/>
    <w:rsid w:val="00152010"/>
    <w:rsid w:val="00153E23"/>
    <w:rsid w:val="00155EA5"/>
    <w:rsid w:val="001613D8"/>
    <w:rsid w:val="001620A7"/>
    <w:rsid w:val="00162A8A"/>
    <w:rsid w:val="00165302"/>
    <w:rsid w:val="00165DE1"/>
    <w:rsid w:val="00171166"/>
    <w:rsid w:val="0017234B"/>
    <w:rsid w:val="00180253"/>
    <w:rsid w:val="00182F98"/>
    <w:rsid w:val="001879A0"/>
    <w:rsid w:val="0019040A"/>
    <w:rsid w:val="00191964"/>
    <w:rsid w:val="00193F04"/>
    <w:rsid w:val="001A1513"/>
    <w:rsid w:val="001A4201"/>
    <w:rsid w:val="001A4C42"/>
    <w:rsid w:val="001C21C3"/>
    <w:rsid w:val="001D02C2"/>
    <w:rsid w:val="001D0D15"/>
    <w:rsid w:val="001D3883"/>
    <w:rsid w:val="001D69B8"/>
    <w:rsid w:val="001D787E"/>
    <w:rsid w:val="001E56AE"/>
    <w:rsid w:val="001E6A20"/>
    <w:rsid w:val="001E78C8"/>
    <w:rsid w:val="001F0C1D"/>
    <w:rsid w:val="001F1132"/>
    <w:rsid w:val="001F168B"/>
    <w:rsid w:val="00200761"/>
    <w:rsid w:val="00210943"/>
    <w:rsid w:val="002110E6"/>
    <w:rsid w:val="00211302"/>
    <w:rsid w:val="00217AB6"/>
    <w:rsid w:val="00223E60"/>
    <w:rsid w:val="00224531"/>
    <w:rsid w:val="00224D35"/>
    <w:rsid w:val="00225E3F"/>
    <w:rsid w:val="0023088C"/>
    <w:rsid w:val="002347A2"/>
    <w:rsid w:val="002419B9"/>
    <w:rsid w:val="00244F9E"/>
    <w:rsid w:val="0024741D"/>
    <w:rsid w:val="00247926"/>
    <w:rsid w:val="00253356"/>
    <w:rsid w:val="00254E0F"/>
    <w:rsid w:val="00255247"/>
    <w:rsid w:val="002557C8"/>
    <w:rsid w:val="00257A99"/>
    <w:rsid w:val="002600B9"/>
    <w:rsid w:val="00261DE3"/>
    <w:rsid w:val="00262167"/>
    <w:rsid w:val="00264863"/>
    <w:rsid w:val="002654F1"/>
    <w:rsid w:val="002675F0"/>
    <w:rsid w:val="00276EE4"/>
    <w:rsid w:val="002808D2"/>
    <w:rsid w:val="00281AB7"/>
    <w:rsid w:val="00285094"/>
    <w:rsid w:val="002868F0"/>
    <w:rsid w:val="00287B8F"/>
    <w:rsid w:val="00292223"/>
    <w:rsid w:val="00295219"/>
    <w:rsid w:val="002A1D5F"/>
    <w:rsid w:val="002A4E8C"/>
    <w:rsid w:val="002A5644"/>
    <w:rsid w:val="002A7133"/>
    <w:rsid w:val="002B2D3F"/>
    <w:rsid w:val="002B378B"/>
    <w:rsid w:val="002B6339"/>
    <w:rsid w:val="002D16F1"/>
    <w:rsid w:val="002D22D9"/>
    <w:rsid w:val="002D4863"/>
    <w:rsid w:val="002D56F3"/>
    <w:rsid w:val="002D6F19"/>
    <w:rsid w:val="002E00EE"/>
    <w:rsid w:val="002F1AB0"/>
    <w:rsid w:val="002F21F4"/>
    <w:rsid w:val="002F5216"/>
    <w:rsid w:val="00300ACF"/>
    <w:rsid w:val="00300BA9"/>
    <w:rsid w:val="00301868"/>
    <w:rsid w:val="00303F37"/>
    <w:rsid w:val="003046F8"/>
    <w:rsid w:val="00305D70"/>
    <w:rsid w:val="00307031"/>
    <w:rsid w:val="003107C2"/>
    <w:rsid w:val="00313A57"/>
    <w:rsid w:val="003172DC"/>
    <w:rsid w:val="00324314"/>
    <w:rsid w:val="003311CA"/>
    <w:rsid w:val="00333996"/>
    <w:rsid w:val="003342C2"/>
    <w:rsid w:val="003348D2"/>
    <w:rsid w:val="00335E52"/>
    <w:rsid w:val="0033606D"/>
    <w:rsid w:val="00336438"/>
    <w:rsid w:val="0033652B"/>
    <w:rsid w:val="003378AE"/>
    <w:rsid w:val="0034052F"/>
    <w:rsid w:val="00340CDF"/>
    <w:rsid w:val="0034273B"/>
    <w:rsid w:val="00345425"/>
    <w:rsid w:val="0034735C"/>
    <w:rsid w:val="0035000F"/>
    <w:rsid w:val="003523D8"/>
    <w:rsid w:val="0035462D"/>
    <w:rsid w:val="00356ADD"/>
    <w:rsid w:val="00357075"/>
    <w:rsid w:val="003650C3"/>
    <w:rsid w:val="0036620E"/>
    <w:rsid w:val="00370A9A"/>
    <w:rsid w:val="00371558"/>
    <w:rsid w:val="0037264F"/>
    <w:rsid w:val="00374E2E"/>
    <w:rsid w:val="003765B8"/>
    <w:rsid w:val="00384F83"/>
    <w:rsid w:val="00392336"/>
    <w:rsid w:val="003927A1"/>
    <w:rsid w:val="00392980"/>
    <w:rsid w:val="003A0483"/>
    <w:rsid w:val="003A408A"/>
    <w:rsid w:val="003B264E"/>
    <w:rsid w:val="003B4652"/>
    <w:rsid w:val="003B662D"/>
    <w:rsid w:val="003C208D"/>
    <w:rsid w:val="003C257C"/>
    <w:rsid w:val="003C3971"/>
    <w:rsid w:val="003C3C9E"/>
    <w:rsid w:val="003C4D69"/>
    <w:rsid w:val="003D12B4"/>
    <w:rsid w:val="003D176F"/>
    <w:rsid w:val="003D37E2"/>
    <w:rsid w:val="003D4522"/>
    <w:rsid w:val="003E2C78"/>
    <w:rsid w:val="003E3139"/>
    <w:rsid w:val="003E7753"/>
    <w:rsid w:val="003F07E3"/>
    <w:rsid w:val="003F5675"/>
    <w:rsid w:val="003F6793"/>
    <w:rsid w:val="0040110C"/>
    <w:rsid w:val="0040183E"/>
    <w:rsid w:val="00402D6C"/>
    <w:rsid w:val="0041089F"/>
    <w:rsid w:val="00412687"/>
    <w:rsid w:val="0041273C"/>
    <w:rsid w:val="004165BB"/>
    <w:rsid w:val="00423334"/>
    <w:rsid w:val="00424397"/>
    <w:rsid w:val="0042630D"/>
    <w:rsid w:val="0042668D"/>
    <w:rsid w:val="004273BD"/>
    <w:rsid w:val="00430001"/>
    <w:rsid w:val="004323AE"/>
    <w:rsid w:val="004345EC"/>
    <w:rsid w:val="00434879"/>
    <w:rsid w:val="0043539B"/>
    <w:rsid w:val="00435B44"/>
    <w:rsid w:val="004406A5"/>
    <w:rsid w:val="00442E80"/>
    <w:rsid w:val="00443B1F"/>
    <w:rsid w:val="004454A5"/>
    <w:rsid w:val="00445952"/>
    <w:rsid w:val="00446EBE"/>
    <w:rsid w:val="00447B7C"/>
    <w:rsid w:val="00447E12"/>
    <w:rsid w:val="00452D22"/>
    <w:rsid w:val="00455635"/>
    <w:rsid w:val="00461C96"/>
    <w:rsid w:val="004656B7"/>
    <w:rsid w:val="00466AA8"/>
    <w:rsid w:val="00472C04"/>
    <w:rsid w:val="004735B3"/>
    <w:rsid w:val="00474601"/>
    <w:rsid w:val="00475109"/>
    <w:rsid w:val="0048182A"/>
    <w:rsid w:val="004826A9"/>
    <w:rsid w:val="004837BD"/>
    <w:rsid w:val="00485B6A"/>
    <w:rsid w:val="00487424"/>
    <w:rsid w:val="00492FF7"/>
    <w:rsid w:val="0049650C"/>
    <w:rsid w:val="004A603D"/>
    <w:rsid w:val="004A6B02"/>
    <w:rsid w:val="004B0ECB"/>
    <w:rsid w:val="004B1D92"/>
    <w:rsid w:val="004B4345"/>
    <w:rsid w:val="004B503E"/>
    <w:rsid w:val="004C15C7"/>
    <w:rsid w:val="004C1601"/>
    <w:rsid w:val="004C21DF"/>
    <w:rsid w:val="004C2EE7"/>
    <w:rsid w:val="004C5265"/>
    <w:rsid w:val="004C5C6D"/>
    <w:rsid w:val="004D302C"/>
    <w:rsid w:val="004D3578"/>
    <w:rsid w:val="004D6380"/>
    <w:rsid w:val="004E0E90"/>
    <w:rsid w:val="004E213A"/>
    <w:rsid w:val="004E3C97"/>
    <w:rsid w:val="004E6F6A"/>
    <w:rsid w:val="004E7F50"/>
    <w:rsid w:val="004F0988"/>
    <w:rsid w:val="004F3340"/>
    <w:rsid w:val="004F3E3D"/>
    <w:rsid w:val="004F46DD"/>
    <w:rsid w:val="004F6220"/>
    <w:rsid w:val="00500743"/>
    <w:rsid w:val="00503000"/>
    <w:rsid w:val="005032A8"/>
    <w:rsid w:val="00503342"/>
    <w:rsid w:val="00503434"/>
    <w:rsid w:val="005037D3"/>
    <w:rsid w:val="0050596C"/>
    <w:rsid w:val="00506787"/>
    <w:rsid w:val="005157F0"/>
    <w:rsid w:val="00520120"/>
    <w:rsid w:val="005204B4"/>
    <w:rsid w:val="0052244D"/>
    <w:rsid w:val="0052286C"/>
    <w:rsid w:val="00525B0E"/>
    <w:rsid w:val="005273BE"/>
    <w:rsid w:val="005274EC"/>
    <w:rsid w:val="0053173F"/>
    <w:rsid w:val="005324C2"/>
    <w:rsid w:val="0053388B"/>
    <w:rsid w:val="00535773"/>
    <w:rsid w:val="00537C54"/>
    <w:rsid w:val="00542052"/>
    <w:rsid w:val="0054259C"/>
    <w:rsid w:val="005425A2"/>
    <w:rsid w:val="00543E6C"/>
    <w:rsid w:val="00551225"/>
    <w:rsid w:val="00551342"/>
    <w:rsid w:val="00554CE1"/>
    <w:rsid w:val="00555534"/>
    <w:rsid w:val="0056116C"/>
    <w:rsid w:val="00562380"/>
    <w:rsid w:val="00562844"/>
    <w:rsid w:val="00565087"/>
    <w:rsid w:val="0057261C"/>
    <w:rsid w:val="00572E14"/>
    <w:rsid w:val="00582450"/>
    <w:rsid w:val="00586033"/>
    <w:rsid w:val="005930E6"/>
    <w:rsid w:val="005973BE"/>
    <w:rsid w:val="005A5986"/>
    <w:rsid w:val="005A63EE"/>
    <w:rsid w:val="005B1F1B"/>
    <w:rsid w:val="005B365D"/>
    <w:rsid w:val="005B3CCF"/>
    <w:rsid w:val="005C2A4F"/>
    <w:rsid w:val="005C30C1"/>
    <w:rsid w:val="005C4000"/>
    <w:rsid w:val="005C422A"/>
    <w:rsid w:val="005C6CA2"/>
    <w:rsid w:val="005C7C46"/>
    <w:rsid w:val="005D2E01"/>
    <w:rsid w:val="005D6CE0"/>
    <w:rsid w:val="005D7526"/>
    <w:rsid w:val="005E69AE"/>
    <w:rsid w:val="005F22A6"/>
    <w:rsid w:val="005F4B4C"/>
    <w:rsid w:val="005F4CDD"/>
    <w:rsid w:val="005F613D"/>
    <w:rsid w:val="005F6269"/>
    <w:rsid w:val="006021D4"/>
    <w:rsid w:val="00602990"/>
    <w:rsid w:val="00602AEA"/>
    <w:rsid w:val="00603877"/>
    <w:rsid w:val="006043ED"/>
    <w:rsid w:val="0060672A"/>
    <w:rsid w:val="00607E3C"/>
    <w:rsid w:val="00610C4E"/>
    <w:rsid w:val="00614FDF"/>
    <w:rsid w:val="006203A9"/>
    <w:rsid w:val="00622B85"/>
    <w:rsid w:val="00623C82"/>
    <w:rsid w:val="006246A7"/>
    <w:rsid w:val="0062595A"/>
    <w:rsid w:val="00632B45"/>
    <w:rsid w:val="00633224"/>
    <w:rsid w:val="006343D6"/>
    <w:rsid w:val="0063543D"/>
    <w:rsid w:val="006425C3"/>
    <w:rsid w:val="006426A7"/>
    <w:rsid w:val="00643869"/>
    <w:rsid w:val="006446B1"/>
    <w:rsid w:val="006459B5"/>
    <w:rsid w:val="00647114"/>
    <w:rsid w:val="00650EB8"/>
    <w:rsid w:val="006552DD"/>
    <w:rsid w:val="00662A4B"/>
    <w:rsid w:val="0066731C"/>
    <w:rsid w:val="00667F98"/>
    <w:rsid w:val="00671ABA"/>
    <w:rsid w:val="006753FB"/>
    <w:rsid w:val="006759E6"/>
    <w:rsid w:val="00675E2D"/>
    <w:rsid w:val="00691B96"/>
    <w:rsid w:val="006A0145"/>
    <w:rsid w:val="006A016F"/>
    <w:rsid w:val="006A1291"/>
    <w:rsid w:val="006A323F"/>
    <w:rsid w:val="006A3C08"/>
    <w:rsid w:val="006A5571"/>
    <w:rsid w:val="006B1A3E"/>
    <w:rsid w:val="006B1B46"/>
    <w:rsid w:val="006B30D0"/>
    <w:rsid w:val="006B339A"/>
    <w:rsid w:val="006B57B1"/>
    <w:rsid w:val="006B79CB"/>
    <w:rsid w:val="006C043F"/>
    <w:rsid w:val="006C0AD3"/>
    <w:rsid w:val="006C28A7"/>
    <w:rsid w:val="006C3D95"/>
    <w:rsid w:val="006C638F"/>
    <w:rsid w:val="006C79D3"/>
    <w:rsid w:val="006D11F6"/>
    <w:rsid w:val="006D1E99"/>
    <w:rsid w:val="006D4CE9"/>
    <w:rsid w:val="006D73A8"/>
    <w:rsid w:val="006E3141"/>
    <w:rsid w:val="006E5154"/>
    <w:rsid w:val="006E5C86"/>
    <w:rsid w:val="006F3425"/>
    <w:rsid w:val="006F71F4"/>
    <w:rsid w:val="00701080"/>
    <w:rsid w:val="0070203A"/>
    <w:rsid w:val="00705538"/>
    <w:rsid w:val="007059D9"/>
    <w:rsid w:val="007060EB"/>
    <w:rsid w:val="00706BE2"/>
    <w:rsid w:val="00713AD9"/>
    <w:rsid w:val="00713C44"/>
    <w:rsid w:val="00723A44"/>
    <w:rsid w:val="00724653"/>
    <w:rsid w:val="00724D1D"/>
    <w:rsid w:val="00726A73"/>
    <w:rsid w:val="00734A5B"/>
    <w:rsid w:val="0074026F"/>
    <w:rsid w:val="007420D3"/>
    <w:rsid w:val="007429F6"/>
    <w:rsid w:val="00742B5A"/>
    <w:rsid w:val="00744E76"/>
    <w:rsid w:val="0074723D"/>
    <w:rsid w:val="00752198"/>
    <w:rsid w:val="00753881"/>
    <w:rsid w:val="00753F44"/>
    <w:rsid w:val="00754A6B"/>
    <w:rsid w:val="00756A33"/>
    <w:rsid w:val="00756E2A"/>
    <w:rsid w:val="007615CA"/>
    <w:rsid w:val="00762483"/>
    <w:rsid w:val="007645C9"/>
    <w:rsid w:val="0076512C"/>
    <w:rsid w:val="00767917"/>
    <w:rsid w:val="00771937"/>
    <w:rsid w:val="0077432F"/>
    <w:rsid w:val="00774DA4"/>
    <w:rsid w:val="00777FBD"/>
    <w:rsid w:val="00781F0F"/>
    <w:rsid w:val="00782783"/>
    <w:rsid w:val="007851C1"/>
    <w:rsid w:val="00786D37"/>
    <w:rsid w:val="007877CA"/>
    <w:rsid w:val="0079072F"/>
    <w:rsid w:val="00791FEE"/>
    <w:rsid w:val="007B2F1E"/>
    <w:rsid w:val="007B462B"/>
    <w:rsid w:val="007B4BDA"/>
    <w:rsid w:val="007B600E"/>
    <w:rsid w:val="007B6355"/>
    <w:rsid w:val="007C3F3E"/>
    <w:rsid w:val="007C4A4E"/>
    <w:rsid w:val="007C6A12"/>
    <w:rsid w:val="007C7710"/>
    <w:rsid w:val="007D28C1"/>
    <w:rsid w:val="007D5172"/>
    <w:rsid w:val="007D53B3"/>
    <w:rsid w:val="007D5A1C"/>
    <w:rsid w:val="007D6BA0"/>
    <w:rsid w:val="007D7D88"/>
    <w:rsid w:val="007E2E4B"/>
    <w:rsid w:val="007E3EB8"/>
    <w:rsid w:val="007E6293"/>
    <w:rsid w:val="007F0F4A"/>
    <w:rsid w:val="007F159F"/>
    <w:rsid w:val="007F37AF"/>
    <w:rsid w:val="008028A4"/>
    <w:rsid w:val="00803440"/>
    <w:rsid w:val="008038C2"/>
    <w:rsid w:val="00810E8D"/>
    <w:rsid w:val="00811EA5"/>
    <w:rsid w:val="00815588"/>
    <w:rsid w:val="008169B3"/>
    <w:rsid w:val="00820B25"/>
    <w:rsid w:val="00820E0F"/>
    <w:rsid w:val="00821AEF"/>
    <w:rsid w:val="00826E3B"/>
    <w:rsid w:val="00830747"/>
    <w:rsid w:val="00831A72"/>
    <w:rsid w:val="008326F5"/>
    <w:rsid w:val="00833358"/>
    <w:rsid w:val="008340FF"/>
    <w:rsid w:val="008366FC"/>
    <w:rsid w:val="00841896"/>
    <w:rsid w:val="0084389E"/>
    <w:rsid w:val="00843B15"/>
    <w:rsid w:val="00845B02"/>
    <w:rsid w:val="008471B3"/>
    <w:rsid w:val="00854DFA"/>
    <w:rsid w:val="008559EF"/>
    <w:rsid w:val="008569D0"/>
    <w:rsid w:val="008574C6"/>
    <w:rsid w:val="00861CEC"/>
    <w:rsid w:val="00863A2E"/>
    <w:rsid w:val="00864E87"/>
    <w:rsid w:val="008768CA"/>
    <w:rsid w:val="0088083B"/>
    <w:rsid w:val="008826B0"/>
    <w:rsid w:val="008903F5"/>
    <w:rsid w:val="008A479E"/>
    <w:rsid w:val="008A54F8"/>
    <w:rsid w:val="008A5A68"/>
    <w:rsid w:val="008A5EFF"/>
    <w:rsid w:val="008B2D3A"/>
    <w:rsid w:val="008C0EF3"/>
    <w:rsid w:val="008C1634"/>
    <w:rsid w:val="008C384C"/>
    <w:rsid w:val="008C4A39"/>
    <w:rsid w:val="008D3F18"/>
    <w:rsid w:val="008D7F70"/>
    <w:rsid w:val="008E112D"/>
    <w:rsid w:val="008E4082"/>
    <w:rsid w:val="008E734D"/>
    <w:rsid w:val="008E7986"/>
    <w:rsid w:val="008F15A3"/>
    <w:rsid w:val="008F1BA6"/>
    <w:rsid w:val="008F6E7F"/>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DD0"/>
    <w:rsid w:val="009238A8"/>
    <w:rsid w:val="00924DAC"/>
    <w:rsid w:val="00926F97"/>
    <w:rsid w:val="00931E75"/>
    <w:rsid w:val="0093257B"/>
    <w:rsid w:val="00933446"/>
    <w:rsid w:val="00935B71"/>
    <w:rsid w:val="00942228"/>
    <w:rsid w:val="009426F4"/>
    <w:rsid w:val="00942EC2"/>
    <w:rsid w:val="009458FF"/>
    <w:rsid w:val="00947ADF"/>
    <w:rsid w:val="00947F73"/>
    <w:rsid w:val="009518F8"/>
    <w:rsid w:val="009545A1"/>
    <w:rsid w:val="00963CE0"/>
    <w:rsid w:val="009648C8"/>
    <w:rsid w:val="009653C7"/>
    <w:rsid w:val="00965ADE"/>
    <w:rsid w:val="00970E90"/>
    <w:rsid w:val="00973019"/>
    <w:rsid w:val="009750A6"/>
    <w:rsid w:val="0097658C"/>
    <w:rsid w:val="009876B4"/>
    <w:rsid w:val="00987B96"/>
    <w:rsid w:val="00991277"/>
    <w:rsid w:val="00991C1A"/>
    <w:rsid w:val="009A2284"/>
    <w:rsid w:val="009A371E"/>
    <w:rsid w:val="009A5620"/>
    <w:rsid w:val="009A758A"/>
    <w:rsid w:val="009B308E"/>
    <w:rsid w:val="009B54B4"/>
    <w:rsid w:val="009C000D"/>
    <w:rsid w:val="009C2C1B"/>
    <w:rsid w:val="009C332D"/>
    <w:rsid w:val="009C412B"/>
    <w:rsid w:val="009C47B5"/>
    <w:rsid w:val="009D181E"/>
    <w:rsid w:val="009E0885"/>
    <w:rsid w:val="009E1B5E"/>
    <w:rsid w:val="009E322A"/>
    <w:rsid w:val="009E4AB1"/>
    <w:rsid w:val="009F1BD4"/>
    <w:rsid w:val="009F237D"/>
    <w:rsid w:val="009F2C8C"/>
    <w:rsid w:val="009F2F14"/>
    <w:rsid w:val="009F37B7"/>
    <w:rsid w:val="009F4887"/>
    <w:rsid w:val="009F5E43"/>
    <w:rsid w:val="00A00FD0"/>
    <w:rsid w:val="00A03460"/>
    <w:rsid w:val="00A0354E"/>
    <w:rsid w:val="00A051F0"/>
    <w:rsid w:val="00A07446"/>
    <w:rsid w:val="00A10F02"/>
    <w:rsid w:val="00A152D7"/>
    <w:rsid w:val="00A164B4"/>
    <w:rsid w:val="00A22731"/>
    <w:rsid w:val="00A22938"/>
    <w:rsid w:val="00A241A7"/>
    <w:rsid w:val="00A255D6"/>
    <w:rsid w:val="00A2564E"/>
    <w:rsid w:val="00A26956"/>
    <w:rsid w:val="00A30BE4"/>
    <w:rsid w:val="00A33E80"/>
    <w:rsid w:val="00A37271"/>
    <w:rsid w:val="00A409E8"/>
    <w:rsid w:val="00A41A75"/>
    <w:rsid w:val="00A4303F"/>
    <w:rsid w:val="00A44B59"/>
    <w:rsid w:val="00A46D1C"/>
    <w:rsid w:val="00A47362"/>
    <w:rsid w:val="00A53724"/>
    <w:rsid w:val="00A5526E"/>
    <w:rsid w:val="00A55ADB"/>
    <w:rsid w:val="00A6183F"/>
    <w:rsid w:val="00A634C2"/>
    <w:rsid w:val="00A66A04"/>
    <w:rsid w:val="00A73129"/>
    <w:rsid w:val="00A76978"/>
    <w:rsid w:val="00A76F2E"/>
    <w:rsid w:val="00A82346"/>
    <w:rsid w:val="00A82D1F"/>
    <w:rsid w:val="00A8668F"/>
    <w:rsid w:val="00A9153E"/>
    <w:rsid w:val="00A91EAD"/>
    <w:rsid w:val="00A92BA1"/>
    <w:rsid w:val="00A951A7"/>
    <w:rsid w:val="00AB1652"/>
    <w:rsid w:val="00AB7F3B"/>
    <w:rsid w:val="00AC0039"/>
    <w:rsid w:val="00AC135F"/>
    <w:rsid w:val="00AC3AC2"/>
    <w:rsid w:val="00AC4BA4"/>
    <w:rsid w:val="00AC515C"/>
    <w:rsid w:val="00AC54B7"/>
    <w:rsid w:val="00AC6BC6"/>
    <w:rsid w:val="00AC6D1E"/>
    <w:rsid w:val="00AD2973"/>
    <w:rsid w:val="00AD47EE"/>
    <w:rsid w:val="00AD5C3F"/>
    <w:rsid w:val="00AD5DD7"/>
    <w:rsid w:val="00AE03D3"/>
    <w:rsid w:val="00AE361D"/>
    <w:rsid w:val="00AE3797"/>
    <w:rsid w:val="00AE5821"/>
    <w:rsid w:val="00AF36D6"/>
    <w:rsid w:val="00AF42F5"/>
    <w:rsid w:val="00AF4359"/>
    <w:rsid w:val="00AF4FE2"/>
    <w:rsid w:val="00AF5752"/>
    <w:rsid w:val="00B03FD0"/>
    <w:rsid w:val="00B06539"/>
    <w:rsid w:val="00B10171"/>
    <w:rsid w:val="00B10CD1"/>
    <w:rsid w:val="00B13F54"/>
    <w:rsid w:val="00B14C8D"/>
    <w:rsid w:val="00B15449"/>
    <w:rsid w:val="00B15669"/>
    <w:rsid w:val="00B16019"/>
    <w:rsid w:val="00B16451"/>
    <w:rsid w:val="00B211C1"/>
    <w:rsid w:val="00B27217"/>
    <w:rsid w:val="00B27C15"/>
    <w:rsid w:val="00B32270"/>
    <w:rsid w:val="00B3320D"/>
    <w:rsid w:val="00B3654C"/>
    <w:rsid w:val="00B4129B"/>
    <w:rsid w:val="00B43A3F"/>
    <w:rsid w:val="00B44E1F"/>
    <w:rsid w:val="00B4615A"/>
    <w:rsid w:val="00B51D01"/>
    <w:rsid w:val="00B547A1"/>
    <w:rsid w:val="00B54EBB"/>
    <w:rsid w:val="00B60B51"/>
    <w:rsid w:val="00B61BF9"/>
    <w:rsid w:val="00B61EEA"/>
    <w:rsid w:val="00B620CD"/>
    <w:rsid w:val="00B62DE3"/>
    <w:rsid w:val="00B650A3"/>
    <w:rsid w:val="00B745B2"/>
    <w:rsid w:val="00B763CA"/>
    <w:rsid w:val="00B774BF"/>
    <w:rsid w:val="00B77748"/>
    <w:rsid w:val="00B826B2"/>
    <w:rsid w:val="00B83171"/>
    <w:rsid w:val="00B838F7"/>
    <w:rsid w:val="00B85FA2"/>
    <w:rsid w:val="00B913A1"/>
    <w:rsid w:val="00B93086"/>
    <w:rsid w:val="00B976C4"/>
    <w:rsid w:val="00BA19ED"/>
    <w:rsid w:val="00BA1B6A"/>
    <w:rsid w:val="00BA300B"/>
    <w:rsid w:val="00BA3547"/>
    <w:rsid w:val="00BA4B8D"/>
    <w:rsid w:val="00BA59E2"/>
    <w:rsid w:val="00BA76F9"/>
    <w:rsid w:val="00BA7900"/>
    <w:rsid w:val="00BB57B3"/>
    <w:rsid w:val="00BB6F9F"/>
    <w:rsid w:val="00BC0F7D"/>
    <w:rsid w:val="00BC3F3E"/>
    <w:rsid w:val="00BC4103"/>
    <w:rsid w:val="00BC7B9A"/>
    <w:rsid w:val="00BD07FF"/>
    <w:rsid w:val="00BD31F8"/>
    <w:rsid w:val="00BD69DB"/>
    <w:rsid w:val="00BE2A72"/>
    <w:rsid w:val="00BE3255"/>
    <w:rsid w:val="00BE3B9C"/>
    <w:rsid w:val="00BE6943"/>
    <w:rsid w:val="00BF128E"/>
    <w:rsid w:val="00BF1E1E"/>
    <w:rsid w:val="00C02C5C"/>
    <w:rsid w:val="00C054B3"/>
    <w:rsid w:val="00C14737"/>
    <w:rsid w:val="00C1496A"/>
    <w:rsid w:val="00C15F7F"/>
    <w:rsid w:val="00C2281E"/>
    <w:rsid w:val="00C24837"/>
    <w:rsid w:val="00C25701"/>
    <w:rsid w:val="00C26810"/>
    <w:rsid w:val="00C33079"/>
    <w:rsid w:val="00C34DDA"/>
    <w:rsid w:val="00C353F4"/>
    <w:rsid w:val="00C45231"/>
    <w:rsid w:val="00C52135"/>
    <w:rsid w:val="00C63D49"/>
    <w:rsid w:val="00C72833"/>
    <w:rsid w:val="00C7362A"/>
    <w:rsid w:val="00C7616D"/>
    <w:rsid w:val="00C80F1D"/>
    <w:rsid w:val="00C82174"/>
    <w:rsid w:val="00C83BD4"/>
    <w:rsid w:val="00C93538"/>
    <w:rsid w:val="00C93F40"/>
    <w:rsid w:val="00C95679"/>
    <w:rsid w:val="00C9693D"/>
    <w:rsid w:val="00C969B2"/>
    <w:rsid w:val="00CA3D0C"/>
    <w:rsid w:val="00CA72ED"/>
    <w:rsid w:val="00CA74CE"/>
    <w:rsid w:val="00CB3FB8"/>
    <w:rsid w:val="00CB51CC"/>
    <w:rsid w:val="00CB7266"/>
    <w:rsid w:val="00CC59FA"/>
    <w:rsid w:val="00CD0EA6"/>
    <w:rsid w:val="00CD23F5"/>
    <w:rsid w:val="00CD45C9"/>
    <w:rsid w:val="00CD655A"/>
    <w:rsid w:val="00CD784B"/>
    <w:rsid w:val="00CE355D"/>
    <w:rsid w:val="00CE4C40"/>
    <w:rsid w:val="00CF20E3"/>
    <w:rsid w:val="00CF360E"/>
    <w:rsid w:val="00CF432C"/>
    <w:rsid w:val="00CF66FA"/>
    <w:rsid w:val="00D008D3"/>
    <w:rsid w:val="00D04514"/>
    <w:rsid w:val="00D05632"/>
    <w:rsid w:val="00D056CA"/>
    <w:rsid w:val="00D0718E"/>
    <w:rsid w:val="00D07C26"/>
    <w:rsid w:val="00D165C7"/>
    <w:rsid w:val="00D1674E"/>
    <w:rsid w:val="00D17573"/>
    <w:rsid w:val="00D21512"/>
    <w:rsid w:val="00D27BB0"/>
    <w:rsid w:val="00D3057E"/>
    <w:rsid w:val="00D309CC"/>
    <w:rsid w:val="00D326C4"/>
    <w:rsid w:val="00D36FF0"/>
    <w:rsid w:val="00D40E9C"/>
    <w:rsid w:val="00D41315"/>
    <w:rsid w:val="00D41667"/>
    <w:rsid w:val="00D42AC7"/>
    <w:rsid w:val="00D445BC"/>
    <w:rsid w:val="00D46431"/>
    <w:rsid w:val="00D56A52"/>
    <w:rsid w:val="00D57972"/>
    <w:rsid w:val="00D673CA"/>
    <w:rsid w:val="00D675A9"/>
    <w:rsid w:val="00D70C2E"/>
    <w:rsid w:val="00D733D5"/>
    <w:rsid w:val="00D738D6"/>
    <w:rsid w:val="00D755EB"/>
    <w:rsid w:val="00D77439"/>
    <w:rsid w:val="00D820C4"/>
    <w:rsid w:val="00D82C13"/>
    <w:rsid w:val="00D83477"/>
    <w:rsid w:val="00D836CB"/>
    <w:rsid w:val="00D857BA"/>
    <w:rsid w:val="00D8640F"/>
    <w:rsid w:val="00D866D7"/>
    <w:rsid w:val="00D8729A"/>
    <w:rsid w:val="00D87497"/>
    <w:rsid w:val="00D877CA"/>
    <w:rsid w:val="00D87E00"/>
    <w:rsid w:val="00D912CD"/>
    <w:rsid w:val="00D9134D"/>
    <w:rsid w:val="00D970EA"/>
    <w:rsid w:val="00D97FCF"/>
    <w:rsid w:val="00DA14D7"/>
    <w:rsid w:val="00DA27C2"/>
    <w:rsid w:val="00DA2CA4"/>
    <w:rsid w:val="00DA60EC"/>
    <w:rsid w:val="00DA7A03"/>
    <w:rsid w:val="00DB153B"/>
    <w:rsid w:val="00DB1818"/>
    <w:rsid w:val="00DB42E0"/>
    <w:rsid w:val="00DB5EF6"/>
    <w:rsid w:val="00DC2758"/>
    <w:rsid w:val="00DC309B"/>
    <w:rsid w:val="00DC3D44"/>
    <w:rsid w:val="00DC4DA2"/>
    <w:rsid w:val="00DC5AD1"/>
    <w:rsid w:val="00DC7727"/>
    <w:rsid w:val="00DD03DF"/>
    <w:rsid w:val="00DD18AC"/>
    <w:rsid w:val="00DD27CF"/>
    <w:rsid w:val="00DD4C17"/>
    <w:rsid w:val="00DE18C7"/>
    <w:rsid w:val="00DE676A"/>
    <w:rsid w:val="00DF1E43"/>
    <w:rsid w:val="00DF259E"/>
    <w:rsid w:val="00DF2B1F"/>
    <w:rsid w:val="00DF6189"/>
    <w:rsid w:val="00DF62CD"/>
    <w:rsid w:val="00E00755"/>
    <w:rsid w:val="00E02E2B"/>
    <w:rsid w:val="00E0679D"/>
    <w:rsid w:val="00E068AE"/>
    <w:rsid w:val="00E07D2B"/>
    <w:rsid w:val="00E100E0"/>
    <w:rsid w:val="00E10257"/>
    <w:rsid w:val="00E144A6"/>
    <w:rsid w:val="00E1558D"/>
    <w:rsid w:val="00E16486"/>
    <w:rsid w:val="00E16509"/>
    <w:rsid w:val="00E22E04"/>
    <w:rsid w:val="00E26715"/>
    <w:rsid w:val="00E32E87"/>
    <w:rsid w:val="00E40560"/>
    <w:rsid w:val="00E41341"/>
    <w:rsid w:val="00E44582"/>
    <w:rsid w:val="00E45E4A"/>
    <w:rsid w:val="00E52814"/>
    <w:rsid w:val="00E52EB1"/>
    <w:rsid w:val="00E670FF"/>
    <w:rsid w:val="00E72324"/>
    <w:rsid w:val="00E723B3"/>
    <w:rsid w:val="00E72ABE"/>
    <w:rsid w:val="00E77645"/>
    <w:rsid w:val="00E84530"/>
    <w:rsid w:val="00E87309"/>
    <w:rsid w:val="00E87A96"/>
    <w:rsid w:val="00EA38BE"/>
    <w:rsid w:val="00EA3BA5"/>
    <w:rsid w:val="00EA771C"/>
    <w:rsid w:val="00EB22F4"/>
    <w:rsid w:val="00EB5FF3"/>
    <w:rsid w:val="00EC3517"/>
    <w:rsid w:val="00EC454E"/>
    <w:rsid w:val="00EC479D"/>
    <w:rsid w:val="00EC4A25"/>
    <w:rsid w:val="00ED1F28"/>
    <w:rsid w:val="00ED2E9E"/>
    <w:rsid w:val="00EE0D55"/>
    <w:rsid w:val="00EE2719"/>
    <w:rsid w:val="00EE4AD0"/>
    <w:rsid w:val="00EE57BC"/>
    <w:rsid w:val="00EE5AA7"/>
    <w:rsid w:val="00EE7DA9"/>
    <w:rsid w:val="00EF06C3"/>
    <w:rsid w:val="00EF433E"/>
    <w:rsid w:val="00EF45DD"/>
    <w:rsid w:val="00EF4B21"/>
    <w:rsid w:val="00EF6DAB"/>
    <w:rsid w:val="00F025A2"/>
    <w:rsid w:val="00F027A2"/>
    <w:rsid w:val="00F0286F"/>
    <w:rsid w:val="00F03D8B"/>
    <w:rsid w:val="00F04712"/>
    <w:rsid w:val="00F04A63"/>
    <w:rsid w:val="00F04B7B"/>
    <w:rsid w:val="00F0567B"/>
    <w:rsid w:val="00F064C8"/>
    <w:rsid w:val="00F07B00"/>
    <w:rsid w:val="00F1084D"/>
    <w:rsid w:val="00F1639A"/>
    <w:rsid w:val="00F20DA5"/>
    <w:rsid w:val="00F21311"/>
    <w:rsid w:val="00F21696"/>
    <w:rsid w:val="00F22EC7"/>
    <w:rsid w:val="00F2340C"/>
    <w:rsid w:val="00F24231"/>
    <w:rsid w:val="00F25534"/>
    <w:rsid w:val="00F260A8"/>
    <w:rsid w:val="00F267B8"/>
    <w:rsid w:val="00F3025B"/>
    <w:rsid w:val="00F31878"/>
    <w:rsid w:val="00F31A38"/>
    <w:rsid w:val="00F325C8"/>
    <w:rsid w:val="00F3263B"/>
    <w:rsid w:val="00F33616"/>
    <w:rsid w:val="00F34358"/>
    <w:rsid w:val="00F3650D"/>
    <w:rsid w:val="00F40BE4"/>
    <w:rsid w:val="00F417A1"/>
    <w:rsid w:val="00F538FE"/>
    <w:rsid w:val="00F54BB2"/>
    <w:rsid w:val="00F5573D"/>
    <w:rsid w:val="00F5593C"/>
    <w:rsid w:val="00F55E63"/>
    <w:rsid w:val="00F561B1"/>
    <w:rsid w:val="00F5683A"/>
    <w:rsid w:val="00F61043"/>
    <w:rsid w:val="00F614F2"/>
    <w:rsid w:val="00F61745"/>
    <w:rsid w:val="00F62AEB"/>
    <w:rsid w:val="00F63841"/>
    <w:rsid w:val="00F64730"/>
    <w:rsid w:val="00F653B8"/>
    <w:rsid w:val="00F70647"/>
    <w:rsid w:val="00F751D9"/>
    <w:rsid w:val="00F75917"/>
    <w:rsid w:val="00F82261"/>
    <w:rsid w:val="00F845F1"/>
    <w:rsid w:val="00F94A52"/>
    <w:rsid w:val="00FA1266"/>
    <w:rsid w:val="00FA2910"/>
    <w:rsid w:val="00FA65D0"/>
    <w:rsid w:val="00FB40BC"/>
    <w:rsid w:val="00FB56EC"/>
    <w:rsid w:val="00FC1192"/>
    <w:rsid w:val="00FC11FC"/>
    <w:rsid w:val="00FC41AB"/>
    <w:rsid w:val="00FC671A"/>
    <w:rsid w:val="00FD1E6E"/>
    <w:rsid w:val="00FD2E2F"/>
    <w:rsid w:val="00FD3696"/>
    <w:rsid w:val="00FE2A7F"/>
    <w:rsid w:val="00FE59EB"/>
    <w:rsid w:val="00FE5B3A"/>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character" w:styleId="Strong">
    <w:name w:val="Strong"/>
    <w:basedOn w:val="DefaultParagraphFont"/>
    <w:qFormat/>
    <w:rsid w:val="00724653"/>
    <w:rPr>
      <w:b/>
      <w:bCs/>
    </w:rPr>
  </w:style>
  <w:style w:type="paragraph" w:customStyle="1" w:styleId="3GPPNormalText">
    <w:name w:val="3GPP Normal Text"/>
    <w:basedOn w:val="BodyText"/>
    <w:link w:val="3GPPNormalTextChar"/>
    <w:qFormat/>
    <w:rsid w:val="00724653"/>
    <w:pPr>
      <w:ind w:left="1440" w:hanging="1440"/>
      <w:jc w:val="both"/>
    </w:pPr>
    <w:rPr>
      <w:rFonts w:eastAsia="MS Mincho"/>
      <w:sz w:val="22"/>
      <w:lang w:val="x-none" w:eastAsia="x-none"/>
    </w:rPr>
  </w:style>
  <w:style w:type="character" w:customStyle="1" w:styleId="3GPPNormalTextChar">
    <w:name w:val="3GPP Normal Text Char"/>
    <w:link w:val="3GPPNormalText"/>
    <w:rsid w:val="00724653"/>
    <w:rPr>
      <w:rFonts w:eastAsia="MS Mincho"/>
      <w:sz w:val="22"/>
      <w:szCs w:val="24"/>
      <w:lang w:val="x-none" w:eastAsia="x-none"/>
    </w:rPr>
  </w:style>
  <w:style w:type="paragraph" w:styleId="BodyText">
    <w:name w:val="Body Text"/>
    <w:basedOn w:val="Normal"/>
    <w:link w:val="BodyTextChar"/>
    <w:rsid w:val="00724653"/>
    <w:pPr>
      <w:spacing w:after="120"/>
    </w:pPr>
  </w:style>
  <w:style w:type="character" w:customStyle="1" w:styleId="BodyTextChar">
    <w:name w:val="Body Text Char"/>
    <w:basedOn w:val="DefaultParagraphFont"/>
    <w:link w:val="BodyText"/>
    <w:rsid w:val="00724653"/>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1271</Words>
  <Characters>7249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cp:revision>
  <cp:lastPrinted>2019-02-25T14:05:00Z</cp:lastPrinted>
  <dcterms:created xsi:type="dcterms:W3CDTF">2025-03-28T18:29:00Z</dcterms:created>
  <dcterms:modified xsi:type="dcterms:W3CDTF">2025-03-28T18:29:00Z</dcterms:modified>
  <cp:category/>
</cp:coreProperties>
</file>